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13271" w14:textId="7EAD1219" w:rsidR="00AC4747" w:rsidRDefault="00AC4747" w:rsidP="00AC4747">
      <w:pPr>
        <w:pStyle w:val="CRCoverPage"/>
        <w:tabs>
          <w:tab w:val="right" w:pos="9639"/>
        </w:tabs>
        <w:spacing w:after="0"/>
        <w:rPr>
          <w:b/>
          <w:i/>
          <w:noProof/>
          <w:sz w:val="28"/>
        </w:rPr>
      </w:pPr>
      <w:bookmarkStart w:id="0" w:name="_Hlk133412317"/>
      <w:r>
        <w:rPr>
          <w:b/>
          <w:noProof/>
          <w:sz w:val="24"/>
        </w:rPr>
        <w:t>3GPP TSG-RAN WG4 Meeting #11</w:t>
      </w:r>
      <w:r w:rsidR="00B64DE5">
        <w:rPr>
          <w:b/>
          <w:noProof/>
          <w:sz w:val="24"/>
        </w:rPr>
        <w:t>4</w:t>
      </w:r>
      <w:r>
        <w:rPr>
          <w:b/>
          <w:i/>
          <w:noProof/>
          <w:sz w:val="28"/>
        </w:rPr>
        <w:tab/>
        <w:t>R4-2</w:t>
      </w:r>
      <w:r w:rsidR="00B64DE5">
        <w:rPr>
          <w:b/>
          <w:i/>
          <w:noProof/>
          <w:sz w:val="28"/>
        </w:rPr>
        <w:t>50</w:t>
      </w:r>
      <w:r w:rsidR="00345646">
        <w:rPr>
          <w:b/>
          <w:i/>
          <w:noProof/>
          <w:sz w:val="28"/>
        </w:rPr>
        <w:t>0102</w:t>
      </w:r>
    </w:p>
    <w:p w14:paraId="2438D538" w14:textId="38578348" w:rsidR="00AC4747" w:rsidRDefault="00B64DE5" w:rsidP="00AC4747">
      <w:pPr>
        <w:pStyle w:val="CRCoverPage"/>
        <w:outlineLvl w:val="0"/>
        <w:rPr>
          <w:b/>
          <w:noProof/>
          <w:sz w:val="24"/>
        </w:rPr>
      </w:pPr>
      <w:r>
        <w:rPr>
          <w:b/>
          <w:noProof/>
          <w:sz w:val="24"/>
        </w:rPr>
        <w:t>Athens, Greece</w:t>
      </w:r>
      <w:r w:rsidR="00AC4747">
        <w:rPr>
          <w:b/>
          <w:noProof/>
          <w:sz w:val="24"/>
        </w:rPr>
        <w:t>, 1</w:t>
      </w:r>
      <w:r>
        <w:rPr>
          <w:b/>
          <w:noProof/>
          <w:sz w:val="24"/>
        </w:rPr>
        <w:t>7</w:t>
      </w:r>
      <w:r w:rsidR="00AC4747">
        <w:rPr>
          <w:b/>
          <w:noProof/>
          <w:sz w:val="24"/>
          <w:vertAlign w:val="superscript"/>
        </w:rPr>
        <w:t>th</w:t>
      </w:r>
      <w:r w:rsidR="00AC4747">
        <w:rPr>
          <w:b/>
          <w:noProof/>
          <w:sz w:val="24"/>
        </w:rPr>
        <w:t xml:space="preserve"> – </w:t>
      </w:r>
      <w:r w:rsidR="00DC7ED5">
        <w:rPr>
          <w:b/>
          <w:noProof/>
          <w:sz w:val="24"/>
        </w:rPr>
        <w:t>2</w:t>
      </w:r>
      <w:r>
        <w:rPr>
          <w:b/>
          <w:noProof/>
          <w:sz w:val="24"/>
        </w:rPr>
        <w:t>1</w:t>
      </w:r>
      <w:r>
        <w:rPr>
          <w:b/>
          <w:noProof/>
          <w:sz w:val="24"/>
          <w:vertAlign w:val="superscript"/>
        </w:rPr>
        <w:t>st</w:t>
      </w:r>
      <w:r w:rsidR="00AC4747">
        <w:rPr>
          <w:b/>
          <w:noProof/>
          <w:sz w:val="24"/>
          <w:vertAlign w:val="superscript"/>
        </w:rPr>
        <w:t xml:space="preserve"> </w:t>
      </w:r>
      <w:r>
        <w:rPr>
          <w:b/>
          <w:noProof/>
          <w:sz w:val="24"/>
        </w:rPr>
        <w:t>February</w:t>
      </w:r>
      <w:r w:rsidR="00AC4747">
        <w:rPr>
          <w:b/>
          <w:noProof/>
          <w:sz w:val="24"/>
        </w:rPr>
        <w:t xml:space="preserve"> 202</w:t>
      </w:r>
      <w:r>
        <w:rPr>
          <w:b/>
          <w:noProof/>
          <w:sz w:val="24"/>
        </w:rPr>
        <w:t>5</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24E167D6" w:rsidR="00C24D2F" w:rsidRPr="00AB4182" w:rsidRDefault="00C24D2F" w:rsidP="435F8BD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val="pt-BR" w:eastAsia="zh-CN"/>
        </w:rPr>
      </w:pPr>
      <w:r w:rsidRPr="435F8BDE">
        <w:rPr>
          <w:rFonts w:ascii="Arial" w:eastAsia="MS Mincho" w:hAnsi="Arial" w:cs="Arial"/>
          <w:b/>
          <w:bCs/>
          <w:color w:val="000000" w:themeColor="text1"/>
          <w:sz w:val="22"/>
          <w:szCs w:val="22"/>
          <w:lang w:val="pt-BR"/>
        </w:rPr>
        <w:t xml:space="preserve">Agenda </w:t>
      </w:r>
      <w:r w:rsidR="007D19B7" w:rsidRPr="435F8BDE">
        <w:rPr>
          <w:rFonts w:ascii="Arial" w:eastAsia="MS Mincho" w:hAnsi="Arial" w:cs="Arial"/>
          <w:b/>
          <w:bCs/>
          <w:color w:val="000000" w:themeColor="text1"/>
          <w:sz w:val="22"/>
          <w:szCs w:val="22"/>
          <w:lang w:val="pt-BR"/>
        </w:rPr>
        <w:t>item</w:t>
      </w:r>
      <w:r w:rsidRPr="435F8BDE">
        <w:rPr>
          <w:rFonts w:ascii="Arial" w:eastAsia="MS Mincho" w:hAnsi="Arial" w:cs="Arial"/>
          <w:b/>
          <w:bCs/>
          <w:color w:val="000000" w:themeColor="text1"/>
          <w:sz w:val="22"/>
          <w:szCs w:val="22"/>
          <w:lang w:val="pt-BR"/>
        </w:rPr>
        <w:t>:</w:t>
      </w:r>
      <w:r>
        <w:tab/>
      </w:r>
      <w:r>
        <w:tab/>
      </w:r>
      <w:r>
        <w:tab/>
      </w:r>
      <w:r w:rsidR="701474B2" w:rsidRPr="435F8BDE">
        <w:rPr>
          <w:rFonts w:ascii="Arial" w:eastAsiaTheme="minorEastAsia" w:hAnsi="Arial" w:cs="Arial"/>
          <w:color w:val="000000" w:themeColor="text1"/>
          <w:sz w:val="22"/>
          <w:szCs w:val="22"/>
          <w:lang w:eastAsia="zh-CN"/>
        </w:rPr>
        <w:t>9.1</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2BCA59DC"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7ED5">
        <w:rPr>
          <w:rFonts w:ascii="Arial" w:eastAsiaTheme="minorEastAsia" w:hAnsi="Arial" w:cs="Arial"/>
          <w:color w:val="000000"/>
          <w:sz w:val="22"/>
          <w:lang w:eastAsia="zh-CN"/>
        </w:rPr>
        <w:t>O</w:t>
      </w:r>
      <w:r w:rsidR="00DC7ED5" w:rsidRPr="00DC7ED5">
        <w:rPr>
          <w:rFonts w:ascii="Arial" w:eastAsiaTheme="minorEastAsia" w:hAnsi="Arial" w:cs="Arial"/>
          <w:color w:val="000000"/>
          <w:sz w:val="22"/>
          <w:lang w:eastAsia="zh-CN"/>
        </w:rPr>
        <w:t xml:space="preserve">n </w:t>
      </w:r>
      <w:r w:rsidR="008B576A">
        <w:rPr>
          <w:rFonts w:ascii="Arial" w:eastAsiaTheme="minorEastAsia" w:hAnsi="Arial" w:cs="Arial"/>
          <w:color w:val="000000"/>
          <w:sz w:val="22"/>
          <w:lang w:eastAsia="zh-CN"/>
        </w:rPr>
        <w:t>RAN t</w:t>
      </w:r>
      <w:r w:rsidR="008B576A" w:rsidRPr="008B576A">
        <w:rPr>
          <w:rFonts w:ascii="Arial" w:eastAsiaTheme="minorEastAsia" w:hAnsi="Arial" w:cs="Arial" w:hint="eastAsia"/>
          <w:color w:val="000000"/>
          <w:sz w:val="22"/>
          <w:lang w:eastAsia="zh-CN"/>
        </w:rPr>
        <w:t>ask to work on framework simplification for co-location/co-existence requirements</w:t>
      </w:r>
    </w:p>
    <w:p w14:paraId="67B0962B" w14:textId="0278524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C7ED5">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r w:rsidRPr="005D7AF8">
        <w:rPr>
          <w:rFonts w:hint="eastAsia"/>
          <w:lang w:eastAsia="ja-JP"/>
        </w:rPr>
        <w:t>Introduction</w:t>
      </w:r>
    </w:p>
    <w:p w14:paraId="2D131C6F" w14:textId="606D6130" w:rsidR="00BC0EE1" w:rsidRDefault="00DC7ED5" w:rsidP="00642BC6">
      <w:pPr>
        <w:rPr>
          <w:iCs/>
          <w:lang w:eastAsia="zh-CN"/>
        </w:rPr>
      </w:pPr>
      <w:r>
        <w:rPr>
          <w:iCs/>
          <w:lang w:eastAsia="zh-CN"/>
        </w:rPr>
        <w:t>During RAN#1</w:t>
      </w:r>
      <w:r w:rsidR="00B64DE5">
        <w:rPr>
          <w:iCs/>
          <w:lang w:eastAsia="zh-CN"/>
        </w:rPr>
        <w:t>06</w:t>
      </w:r>
      <w:r>
        <w:rPr>
          <w:iCs/>
          <w:lang w:eastAsia="zh-CN"/>
        </w:rPr>
        <w:t xml:space="preserve">, </w:t>
      </w:r>
      <w:r w:rsidR="008B576A">
        <w:rPr>
          <w:iCs/>
          <w:lang w:eastAsia="zh-CN"/>
        </w:rPr>
        <w:t xml:space="preserve">it was agreed that </w:t>
      </w:r>
      <w:r w:rsidR="008B576A" w:rsidRPr="008B576A">
        <w:rPr>
          <w:rFonts w:hint="eastAsia"/>
          <w:iCs/>
          <w:lang w:eastAsia="zh-CN"/>
        </w:rPr>
        <w:t xml:space="preserve">RAN4 </w:t>
      </w:r>
      <w:r w:rsidR="008B576A">
        <w:rPr>
          <w:iCs/>
          <w:lang w:eastAsia="zh-CN"/>
        </w:rPr>
        <w:t>will</w:t>
      </w:r>
      <w:r w:rsidR="008B576A" w:rsidRPr="008B576A">
        <w:rPr>
          <w:rFonts w:hint="eastAsia"/>
          <w:iCs/>
          <w:lang w:eastAsia="zh-CN"/>
        </w:rPr>
        <w:t xml:space="preserve"> work on framework simplification for co-location/co-existence requirements under a dedicated agenda in Q1 and Q2 2025</w:t>
      </w:r>
      <w:r w:rsidR="0056132B">
        <w:rPr>
          <w:iCs/>
          <w:lang w:eastAsia="zh-CN"/>
        </w:rPr>
        <w:t xml:space="preserve"> [1]</w:t>
      </w:r>
      <w:r w:rsidR="00B64DE5">
        <w:rPr>
          <w:iCs/>
          <w:lang w:eastAsia="zh-CN"/>
        </w:rPr>
        <w:t xml:space="preserve">. This document addresses </w:t>
      </w:r>
      <w:r w:rsidR="006C300D">
        <w:rPr>
          <w:iCs/>
          <w:lang w:eastAsia="zh-CN"/>
        </w:rPr>
        <w:t xml:space="preserve">how co-location/co-existence tables can be simplified </w:t>
      </w:r>
      <w:proofErr w:type="gramStart"/>
      <w:r w:rsidR="006C300D">
        <w:rPr>
          <w:iCs/>
          <w:lang w:eastAsia="zh-CN"/>
        </w:rPr>
        <w:t>in order to</w:t>
      </w:r>
      <w:proofErr w:type="gramEnd"/>
      <w:r w:rsidR="006C300D">
        <w:rPr>
          <w:iCs/>
          <w:lang w:eastAsia="zh-CN"/>
        </w:rPr>
        <w:t xml:space="preserve"> reduce significant number of CRs when new frequency band is introduced</w:t>
      </w:r>
      <w:r w:rsidR="00B64DE5">
        <w:rPr>
          <w:iCs/>
          <w:lang w:eastAsia="zh-CN"/>
        </w:rPr>
        <w:t>.</w:t>
      </w:r>
    </w:p>
    <w:p w14:paraId="609286E5" w14:textId="34422665" w:rsidR="00E80B52" w:rsidRPr="00805BE8" w:rsidRDefault="00DC7ED5" w:rsidP="00805BE8">
      <w:pPr>
        <w:pStyle w:val="Heading1"/>
        <w:rPr>
          <w:lang w:eastAsia="ja-JP"/>
        </w:rPr>
      </w:pPr>
      <w:r>
        <w:rPr>
          <w:lang w:eastAsia="ja-JP"/>
        </w:rPr>
        <w:t>Discussion</w:t>
      </w:r>
    </w:p>
    <w:p w14:paraId="023BA9EE" w14:textId="7C3FBC2F" w:rsidR="00DC7ED5" w:rsidRDefault="006C300D" w:rsidP="00DC7ED5">
      <w:pPr>
        <w:rPr>
          <w:iCs/>
          <w:lang w:eastAsia="zh-CN"/>
        </w:rPr>
      </w:pPr>
      <w:r>
        <w:rPr>
          <w:iCs/>
          <w:lang w:eastAsia="zh-CN"/>
        </w:rPr>
        <w:t xml:space="preserve">This document addresses how co-location/co-existence tables can be simplified </w:t>
      </w:r>
      <w:proofErr w:type="gramStart"/>
      <w:r>
        <w:rPr>
          <w:iCs/>
          <w:lang w:eastAsia="zh-CN"/>
        </w:rPr>
        <w:t>in order to</w:t>
      </w:r>
      <w:proofErr w:type="gramEnd"/>
      <w:r>
        <w:rPr>
          <w:iCs/>
          <w:lang w:eastAsia="zh-CN"/>
        </w:rPr>
        <w:t xml:space="preserve"> reduce significant number of CRs when new frequency band is introduced. 38.104 is used as an example but similar simplifications can be </w:t>
      </w:r>
      <w:proofErr w:type="gramStart"/>
      <w:r>
        <w:rPr>
          <w:iCs/>
          <w:lang w:eastAsia="zh-CN"/>
        </w:rPr>
        <w:t>taken into account</w:t>
      </w:r>
      <w:proofErr w:type="gramEnd"/>
      <w:r>
        <w:rPr>
          <w:iCs/>
          <w:lang w:eastAsia="zh-CN"/>
        </w:rPr>
        <w:t xml:space="preserve"> in 36 and 37 series specifications.</w:t>
      </w:r>
    </w:p>
    <w:p w14:paraId="55671E45" w14:textId="3E8A2A5F" w:rsidR="006C300D" w:rsidRPr="00BD044A" w:rsidRDefault="006C300D" w:rsidP="00576FA9">
      <w:pPr>
        <w:pStyle w:val="Heading2"/>
        <w:ind w:left="576"/>
      </w:pPr>
      <w:r w:rsidRPr="7BE51630">
        <w:rPr>
          <w:lang w:val="en-GB"/>
        </w:rPr>
        <w:t xml:space="preserve">BS spurious emissions for </w:t>
      </w:r>
      <w:r w:rsidR="00BD044A" w:rsidRPr="7BE51630">
        <w:rPr>
          <w:lang w:val="en-GB"/>
        </w:rPr>
        <w:t xml:space="preserve">BS for </w:t>
      </w:r>
      <w:r w:rsidRPr="7BE51630">
        <w:rPr>
          <w:lang w:val="en-GB"/>
        </w:rPr>
        <w:t>co-existence with systems operating in other frequency bands</w:t>
      </w:r>
    </w:p>
    <w:p w14:paraId="2390920D" w14:textId="0B26BAE6" w:rsidR="006C300D" w:rsidRDefault="00075975" w:rsidP="00DC7ED5">
      <w:pPr>
        <w:rPr>
          <w:iCs/>
          <w:lang w:eastAsia="zh-CN"/>
        </w:rPr>
      </w:pPr>
      <w:r>
        <w:rPr>
          <w:iCs/>
          <w:lang w:eastAsia="zh-CN"/>
        </w:rPr>
        <w:t>Currently, the following table in 38.104 is updated whenever new band is introduced:</w:t>
      </w:r>
    </w:p>
    <w:p w14:paraId="4A05022F" w14:textId="77777777" w:rsidR="00BD044A" w:rsidRDefault="00BD044A" w:rsidP="00BD044A">
      <w:pPr>
        <w:pStyle w:val="TH"/>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D044A" w:rsidRPr="00F95B02" w14:paraId="7264512F" w14:textId="7777777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D31A67B" w14:textId="77777777" w:rsidR="00BD044A" w:rsidRPr="00F95B02" w:rsidRDefault="00BD044A">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4CC9B9E" w14:textId="77777777" w:rsidR="00BD044A" w:rsidRPr="00F95B02" w:rsidRDefault="00BD044A">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87ADB8F" w14:textId="77777777" w:rsidR="00BD044A" w:rsidRPr="00F95B02" w:rsidRDefault="00BD044A">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C45CAA7" w14:textId="77777777" w:rsidR="00BD044A" w:rsidRPr="00F95B02" w:rsidRDefault="00BD044A">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C7C2A01" w14:textId="77777777" w:rsidR="00BD044A" w:rsidRPr="00F95B02" w:rsidRDefault="00BD044A">
            <w:pPr>
              <w:pStyle w:val="TAH"/>
              <w:rPr>
                <w:rFonts w:cs="Arial"/>
              </w:rPr>
            </w:pPr>
            <w:r w:rsidRPr="00F95B02">
              <w:rPr>
                <w:rFonts w:cs="Arial"/>
              </w:rPr>
              <w:t>Note</w:t>
            </w:r>
          </w:p>
        </w:tc>
      </w:tr>
      <w:tr w:rsidR="00BD044A" w:rsidRPr="008307D3" w14:paraId="19A8F87E" w14:textId="77777777">
        <w:trPr>
          <w:cantSplit/>
          <w:jc w:val="center"/>
        </w:trPr>
        <w:tc>
          <w:tcPr>
            <w:tcW w:w="1302" w:type="dxa"/>
            <w:tcBorders>
              <w:top w:val="single" w:sz="2" w:space="0" w:color="auto"/>
              <w:left w:val="single" w:sz="2" w:space="0" w:color="auto"/>
              <w:bottom w:val="nil"/>
              <w:right w:val="single" w:sz="2" w:space="0" w:color="auto"/>
            </w:tcBorders>
          </w:tcPr>
          <w:p w14:paraId="0D8B7CC7"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3B3E85C8" w14:textId="77777777" w:rsidR="00BD044A" w:rsidRPr="008307D3" w:rsidRDefault="00BD044A">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89F18EE" w14:textId="77777777" w:rsidR="00BD044A" w:rsidRPr="008307D3" w:rsidRDefault="00BD044A">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A8C430B" w14:textId="77777777" w:rsidR="00BD044A" w:rsidRPr="008307D3" w:rsidRDefault="00BD04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1F4DC02" w14:textId="77777777" w:rsidR="00BD044A" w:rsidRPr="008307D3" w:rsidRDefault="00BD044A">
            <w:pPr>
              <w:pStyle w:val="TAC"/>
            </w:pPr>
            <w:r w:rsidRPr="00F95B02">
              <w:t>This requirement does not apply to BS operating in band n8</w:t>
            </w:r>
          </w:p>
        </w:tc>
      </w:tr>
      <w:tr w:rsidR="00BD044A" w:rsidRPr="008307D3" w14:paraId="2BFC6F17" w14:textId="77777777">
        <w:trPr>
          <w:cantSplit/>
          <w:jc w:val="center"/>
        </w:trPr>
        <w:tc>
          <w:tcPr>
            <w:tcW w:w="1302" w:type="dxa"/>
            <w:tcBorders>
              <w:top w:val="nil"/>
              <w:left w:val="single" w:sz="2" w:space="0" w:color="auto"/>
              <w:bottom w:val="single" w:sz="2" w:space="0" w:color="auto"/>
              <w:right w:val="single" w:sz="2" w:space="0" w:color="auto"/>
            </w:tcBorders>
          </w:tcPr>
          <w:p w14:paraId="0251C35B" w14:textId="77777777" w:rsidR="00BD044A" w:rsidRPr="008307D3" w:rsidRDefault="00BD044A">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15C03BC6" w14:textId="77777777" w:rsidR="00BD044A" w:rsidRPr="00F95B02" w:rsidRDefault="00BD044A">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0AC1D9E0" w14:textId="77777777" w:rsidR="00BD044A" w:rsidRPr="00F95B02" w:rsidRDefault="00BD044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9D020AB" w14:textId="77777777" w:rsidR="00BD044A" w:rsidRPr="00F95B02" w:rsidRDefault="00BD04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0822619" w14:textId="77777777" w:rsidR="00BD044A" w:rsidRPr="00F95B02" w:rsidRDefault="00BD044A">
            <w:pPr>
              <w:pStyle w:val="TAC"/>
            </w:pPr>
            <w:r w:rsidRPr="00F95B02">
              <w:t>For the frequency range 880-915 MHz, this requirement does not apply to BS operating in band n8, since it is already covered by the requirement in clause 6.6.5.2.2.</w:t>
            </w:r>
          </w:p>
        </w:tc>
      </w:tr>
      <w:tr w:rsidR="00BD044A" w:rsidRPr="008307D3" w14:paraId="7B8AA620" w14:textId="77777777">
        <w:trPr>
          <w:cantSplit/>
          <w:jc w:val="center"/>
        </w:trPr>
        <w:tc>
          <w:tcPr>
            <w:tcW w:w="1302" w:type="dxa"/>
            <w:tcBorders>
              <w:top w:val="single" w:sz="2" w:space="0" w:color="auto"/>
              <w:left w:val="single" w:sz="2" w:space="0" w:color="auto"/>
              <w:bottom w:val="nil"/>
              <w:right w:val="single" w:sz="2" w:space="0" w:color="auto"/>
            </w:tcBorders>
          </w:tcPr>
          <w:p w14:paraId="0E3E8F50" w14:textId="77777777" w:rsidR="00BD044A" w:rsidRPr="008307D3" w:rsidRDefault="00BD044A">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10CAE42" w14:textId="77777777" w:rsidR="00BD044A" w:rsidRPr="00F95B02" w:rsidRDefault="00BD044A">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E85C450" w14:textId="77777777" w:rsidR="00BD044A" w:rsidRPr="00F95B02" w:rsidRDefault="00BD044A">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5CC8FC97" w14:textId="77777777" w:rsidR="00BD044A" w:rsidRPr="00F95B02" w:rsidRDefault="00BD04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58F0A4B" w14:textId="77777777" w:rsidR="00BD044A" w:rsidRPr="00F95B02" w:rsidRDefault="00BD044A">
            <w:pPr>
              <w:pStyle w:val="TAC"/>
            </w:pPr>
            <w:r w:rsidRPr="00F95B02">
              <w:t xml:space="preserve">This requirement does not apply to BS operating in band n3. </w:t>
            </w:r>
          </w:p>
        </w:tc>
      </w:tr>
      <w:tr w:rsidR="00BD044A" w:rsidRPr="008307D3" w14:paraId="0650CBA3" w14:textId="77777777">
        <w:trPr>
          <w:cantSplit/>
          <w:jc w:val="center"/>
        </w:trPr>
        <w:tc>
          <w:tcPr>
            <w:tcW w:w="1302" w:type="dxa"/>
            <w:tcBorders>
              <w:top w:val="nil"/>
              <w:left w:val="single" w:sz="2" w:space="0" w:color="auto"/>
              <w:bottom w:val="single" w:sz="2" w:space="0" w:color="auto"/>
              <w:right w:val="single" w:sz="2" w:space="0" w:color="auto"/>
            </w:tcBorders>
          </w:tcPr>
          <w:p w14:paraId="11141363" w14:textId="77777777" w:rsidR="00BD044A" w:rsidRPr="008307D3" w:rsidRDefault="00BD044A">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4A3876E2" w14:textId="77777777" w:rsidR="00BD044A" w:rsidRPr="00F95B02" w:rsidRDefault="00BD044A">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7335A599" w14:textId="77777777" w:rsidR="00BD044A" w:rsidRPr="00F95B02" w:rsidRDefault="00BD044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C1ED531" w14:textId="77777777" w:rsidR="00BD044A" w:rsidRPr="00F95B02" w:rsidRDefault="00BD04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5E5A751" w14:textId="77777777" w:rsidR="00BD044A" w:rsidRPr="00F95B02" w:rsidRDefault="00BD044A">
            <w:pPr>
              <w:pStyle w:val="TAC"/>
            </w:pPr>
            <w:r w:rsidRPr="00F95B02">
              <w:t>This requirement does not apply to BS operating in band n3, since it is already covered by the requirement in clause 6.6.5.2.2.</w:t>
            </w:r>
          </w:p>
        </w:tc>
      </w:tr>
      <w:tr w:rsidR="00BD044A" w:rsidRPr="008307D3" w14:paraId="246742B3" w14:textId="77777777">
        <w:trPr>
          <w:cantSplit/>
          <w:jc w:val="center"/>
        </w:trPr>
        <w:tc>
          <w:tcPr>
            <w:tcW w:w="1302" w:type="dxa"/>
            <w:tcBorders>
              <w:top w:val="single" w:sz="2" w:space="0" w:color="auto"/>
              <w:left w:val="single" w:sz="2" w:space="0" w:color="auto"/>
              <w:bottom w:val="nil"/>
              <w:right w:val="single" w:sz="2" w:space="0" w:color="auto"/>
            </w:tcBorders>
          </w:tcPr>
          <w:p w14:paraId="64A0CD68"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07F4FA88" w14:textId="77777777" w:rsidR="00BD044A" w:rsidRPr="00F95B02" w:rsidRDefault="00BD044A">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C3BEE86" w14:textId="77777777" w:rsidR="00BD044A" w:rsidRPr="00F95B02" w:rsidRDefault="00BD044A">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23A7096" w14:textId="77777777" w:rsidR="00BD044A" w:rsidRPr="00F95B02" w:rsidRDefault="00BD04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6FDDF2B" w14:textId="77777777" w:rsidR="00BD044A" w:rsidRPr="00F95B02" w:rsidRDefault="00BD044A">
            <w:pPr>
              <w:pStyle w:val="TAC"/>
            </w:pPr>
            <w:r w:rsidRPr="00F95B02">
              <w:t xml:space="preserve">This requirement does not apply to BS operating in band n2, n25 or band n70.  </w:t>
            </w:r>
          </w:p>
        </w:tc>
      </w:tr>
      <w:tr w:rsidR="00BD044A" w:rsidRPr="008307D3" w14:paraId="69E56993" w14:textId="77777777">
        <w:trPr>
          <w:cantSplit/>
          <w:jc w:val="center"/>
        </w:trPr>
        <w:tc>
          <w:tcPr>
            <w:tcW w:w="1302" w:type="dxa"/>
            <w:tcBorders>
              <w:top w:val="nil"/>
              <w:left w:val="single" w:sz="2" w:space="0" w:color="auto"/>
              <w:bottom w:val="single" w:sz="2" w:space="0" w:color="auto"/>
              <w:right w:val="single" w:sz="2" w:space="0" w:color="auto"/>
            </w:tcBorders>
          </w:tcPr>
          <w:p w14:paraId="2876A1D9" w14:textId="77777777" w:rsidR="00BD044A" w:rsidRPr="008307D3" w:rsidRDefault="00BD044A">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6A2BCCFC" w14:textId="77777777" w:rsidR="00BD044A" w:rsidRPr="00F95B02" w:rsidRDefault="00BD044A">
            <w:pPr>
              <w:pStyle w:val="TAC"/>
              <w:rPr>
                <w:rFonts w:cs="v5.0.0"/>
                <w:lang w:eastAsia="zh-CN"/>
              </w:rPr>
            </w:pPr>
            <w:r w:rsidRPr="00F95B02">
              <w:rPr>
                <w:rFonts w:cs="v5.0.0"/>
              </w:rPr>
              <w:t>1850 – 1910 MHz</w:t>
            </w:r>
          </w:p>
          <w:p w14:paraId="2D63C081" w14:textId="77777777" w:rsidR="00BD044A" w:rsidRPr="00F95B02" w:rsidRDefault="00BD044A">
            <w:pPr>
              <w:pStyle w:val="TAC"/>
            </w:pPr>
          </w:p>
        </w:tc>
        <w:tc>
          <w:tcPr>
            <w:tcW w:w="851" w:type="dxa"/>
            <w:tcBorders>
              <w:top w:val="single" w:sz="2" w:space="0" w:color="auto"/>
              <w:left w:val="single" w:sz="2" w:space="0" w:color="auto"/>
              <w:bottom w:val="single" w:sz="2" w:space="0" w:color="auto"/>
              <w:right w:val="single" w:sz="2" w:space="0" w:color="auto"/>
            </w:tcBorders>
          </w:tcPr>
          <w:p w14:paraId="66DCF059" w14:textId="77777777" w:rsidR="00BD044A" w:rsidRPr="00F95B02" w:rsidRDefault="00BD044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4FD7E38" w14:textId="77777777" w:rsidR="00BD044A" w:rsidRPr="00F95B02" w:rsidRDefault="00BD04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BDFF5CC" w14:textId="77777777" w:rsidR="00BD044A" w:rsidRPr="00F95B02" w:rsidRDefault="00BD044A">
            <w:pPr>
              <w:pStyle w:val="TAC"/>
            </w:pPr>
            <w:r w:rsidRPr="00F95B02">
              <w:t xml:space="preserve">This requirement does not apply to BS operating in band n2 or n25 since it is already covered by the requirement in clause 6.6.5.2.2.  </w:t>
            </w:r>
          </w:p>
        </w:tc>
      </w:tr>
      <w:tr w:rsidR="00BD044A" w:rsidRPr="008307D3" w14:paraId="0ACBCD53" w14:textId="77777777">
        <w:trPr>
          <w:cantSplit/>
          <w:jc w:val="center"/>
        </w:trPr>
        <w:tc>
          <w:tcPr>
            <w:tcW w:w="1302" w:type="dxa"/>
            <w:tcBorders>
              <w:top w:val="single" w:sz="2" w:space="0" w:color="auto"/>
              <w:left w:val="single" w:sz="2" w:space="0" w:color="auto"/>
              <w:bottom w:val="nil"/>
              <w:right w:val="single" w:sz="2" w:space="0" w:color="auto"/>
            </w:tcBorders>
          </w:tcPr>
          <w:p w14:paraId="21101DC5"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0252E197" w14:textId="77777777" w:rsidR="00BD044A" w:rsidRPr="00F95B02" w:rsidRDefault="00BD044A">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40A51B39" w14:textId="77777777" w:rsidR="00BD044A" w:rsidRPr="00F95B02" w:rsidRDefault="00BD044A">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19122A7C" w14:textId="77777777" w:rsidR="00BD044A" w:rsidRPr="00F95B02" w:rsidRDefault="00BD044A">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8F49A2E" w14:textId="77777777" w:rsidR="00BD044A" w:rsidRPr="00F95B02" w:rsidRDefault="00BD044A">
            <w:pPr>
              <w:pStyle w:val="TAC"/>
            </w:pPr>
            <w:r w:rsidRPr="00F95B02">
              <w:rPr>
                <w:rFonts w:cs="v5.0.0"/>
              </w:rPr>
              <w:t xml:space="preserve">This requirement does not apply to BS operating in band n5 or n26. </w:t>
            </w:r>
          </w:p>
        </w:tc>
      </w:tr>
      <w:tr w:rsidR="00BD044A" w:rsidRPr="008307D3" w14:paraId="6D8B1153" w14:textId="77777777">
        <w:trPr>
          <w:cantSplit/>
          <w:jc w:val="center"/>
        </w:trPr>
        <w:tc>
          <w:tcPr>
            <w:tcW w:w="1302" w:type="dxa"/>
            <w:tcBorders>
              <w:top w:val="nil"/>
              <w:left w:val="single" w:sz="2" w:space="0" w:color="auto"/>
              <w:bottom w:val="single" w:sz="2" w:space="0" w:color="auto"/>
              <w:right w:val="single" w:sz="2" w:space="0" w:color="auto"/>
            </w:tcBorders>
          </w:tcPr>
          <w:p w14:paraId="4790B13C" w14:textId="77777777" w:rsidR="00BD044A" w:rsidRPr="008307D3" w:rsidRDefault="00BD044A">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4EC1A99" w14:textId="77777777" w:rsidR="00BD044A" w:rsidRPr="00F95B02" w:rsidRDefault="00BD044A">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0C52437" w14:textId="77777777" w:rsidR="00BD044A" w:rsidRPr="00F95B02" w:rsidRDefault="00BD044A">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60B3A81" w14:textId="77777777" w:rsidR="00BD044A" w:rsidRPr="00F95B02" w:rsidRDefault="00BD044A">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7D04F9D" w14:textId="77777777" w:rsidR="00BD044A" w:rsidRPr="00F95B02" w:rsidRDefault="00BD044A">
            <w:pPr>
              <w:pStyle w:val="TAC"/>
              <w:rPr>
                <w:rFonts w:cs="v5.0.0"/>
              </w:rPr>
            </w:pPr>
            <w:r w:rsidRPr="00F95B02">
              <w:rPr>
                <w:rFonts w:cs="v5.0.0"/>
              </w:rPr>
              <w:t>This requirement does not apply to BS operating in band n5 or n26, since it is already covered by the requirement in clause 6.6.5.2.2.</w:t>
            </w:r>
          </w:p>
        </w:tc>
      </w:tr>
      <w:tr w:rsidR="00BD044A" w:rsidRPr="008307D3" w14:paraId="592C73DE" w14:textId="77777777">
        <w:trPr>
          <w:cantSplit/>
          <w:jc w:val="center"/>
        </w:trPr>
        <w:tc>
          <w:tcPr>
            <w:tcW w:w="1302" w:type="dxa"/>
            <w:tcBorders>
              <w:top w:val="single" w:sz="2" w:space="0" w:color="auto"/>
              <w:left w:val="single" w:sz="2" w:space="0" w:color="auto"/>
              <w:bottom w:val="nil"/>
              <w:right w:val="single" w:sz="2" w:space="0" w:color="auto"/>
            </w:tcBorders>
          </w:tcPr>
          <w:p w14:paraId="0B248E73" w14:textId="77777777" w:rsidR="00BD044A" w:rsidRPr="008307D3" w:rsidRDefault="00BD044A">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14797778" w14:textId="77777777" w:rsidR="00BD044A" w:rsidRPr="00F95B02" w:rsidRDefault="00BD044A">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2E8F816" w14:textId="77777777" w:rsidR="00BD044A" w:rsidRPr="00F95B02" w:rsidRDefault="00BD044A">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820E08" w14:textId="77777777" w:rsidR="00BD044A" w:rsidRPr="00F95B02" w:rsidRDefault="00BD044A">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60F890" w14:textId="77777777" w:rsidR="00BD044A" w:rsidRPr="00F95B02" w:rsidRDefault="00BD044A">
            <w:pPr>
              <w:pStyle w:val="TAC"/>
              <w:rPr>
                <w:rFonts w:cs="v5.0.0"/>
              </w:rPr>
            </w:pPr>
            <w:r w:rsidRPr="00F95B02">
              <w:rPr>
                <w:rFonts w:cs="Arial"/>
              </w:rPr>
              <w:t>This requirement does not apply to BS operating in band n1 or n65</w:t>
            </w:r>
          </w:p>
        </w:tc>
      </w:tr>
      <w:tr w:rsidR="00BD044A" w:rsidRPr="008307D3" w14:paraId="2F8C665F"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1965F766" w14:textId="77777777" w:rsidR="00BD044A" w:rsidRPr="008307D3" w:rsidRDefault="00BD044A">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7D0BF2C" w14:textId="77777777" w:rsidR="00BD044A" w:rsidRPr="00F95B02" w:rsidRDefault="00BD044A">
            <w:pPr>
              <w:pStyle w:val="TAC"/>
              <w:rPr>
                <w:rFonts w:cs="Arial"/>
                <w:lang w:eastAsia="zh-CN"/>
              </w:rPr>
            </w:pPr>
            <w:r w:rsidRPr="00F95B02">
              <w:rPr>
                <w:rFonts w:cs="Arial"/>
              </w:rPr>
              <w:t>1920 – 1980 MHz</w:t>
            </w:r>
          </w:p>
          <w:p w14:paraId="1E42E0E4" w14:textId="77777777" w:rsidR="00BD044A" w:rsidRPr="00F95B02" w:rsidRDefault="00BD04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6BA3F82"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2305F1"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A7AC5F" w14:textId="77777777" w:rsidR="00BD044A" w:rsidRPr="00F95B02" w:rsidRDefault="00BD044A">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BD044A" w:rsidRPr="008307D3" w14:paraId="1BB07314" w14:textId="77777777">
        <w:trPr>
          <w:cantSplit/>
          <w:jc w:val="center"/>
        </w:trPr>
        <w:tc>
          <w:tcPr>
            <w:tcW w:w="1302" w:type="dxa"/>
            <w:tcBorders>
              <w:top w:val="single" w:sz="2" w:space="0" w:color="auto"/>
              <w:left w:val="single" w:sz="2" w:space="0" w:color="auto"/>
              <w:bottom w:val="nil"/>
              <w:right w:val="single" w:sz="2" w:space="0" w:color="auto"/>
            </w:tcBorders>
          </w:tcPr>
          <w:p w14:paraId="38400448" w14:textId="77777777" w:rsidR="00BD044A" w:rsidRPr="008307D3" w:rsidRDefault="00BD044A">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AF119B9" w14:textId="77777777" w:rsidR="00BD044A" w:rsidRPr="00F95B02" w:rsidRDefault="00BD044A">
            <w:pPr>
              <w:pStyle w:val="TAC"/>
              <w:rPr>
                <w:rFonts w:cs="Arial"/>
                <w:lang w:eastAsia="zh-CN"/>
              </w:rPr>
            </w:pPr>
            <w:r w:rsidRPr="00F95B02">
              <w:rPr>
                <w:rFonts w:cs="Arial"/>
              </w:rPr>
              <w:t>1930 – 1990 MHz</w:t>
            </w:r>
          </w:p>
          <w:p w14:paraId="5E748055" w14:textId="77777777" w:rsidR="00BD044A" w:rsidRPr="00F95B02" w:rsidRDefault="00BD04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66C2A93"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AA203E"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A3D85F" w14:textId="77777777" w:rsidR="00BD044A" w:rsidRPr="00F95B02" w:rsidRDefault="00BD044A">
            <w:pPr>
              <w:pStyle w:val="TAC"/>
              <w:rPr>
                <w:rFonts w:cs="Arial"/>
              </w:rPr>
            </w:pPr>
            <w:r w:rsidRPr="00F95B02">
              <w:rPr>
                <w:rFonts w:cs="Arial"/>
              </w:rPr>
              <w:t xml:space="preserve">This requirement does not apply to BS operating in band n2 or n70.  </w:t>
            </w:r>
          </w:p>
        </w:tc>
      </w:tr>
      <w:tr w:rsidR="00BD044A" w:rsidRPr="008307D3" w14:paraId="780FC0C7"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5B3B9371" w14:textId="77777777" w:rsidR="00BD044A" w:rsidRPr="008307D3" w:rsidRDefault="00BD044A">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7943357" w14:textId="77777777" w:rsidR="00BD044A" w:rsidRPr="00F95B02" w:rsidRDefault="00BD044A">
            <w:pPr>
              <w:pStyle w:val="TAC"/>
              <w:rPr>
                <w:rFonts w:cs="Arial"/>
                <w:lang w:eastAsia="zh-CN"/>
              </w:rPr>
            </w:pPr>
            <w:r w:rsidRPr="00F95B02">
              <w:rPr>
                <w:rFonts w:cs="Arial"/>
              </w:rPr>
              <w:t>1850 – 1910 MHz</w:t>
            </w:r>
          </w:p>
          <w:p w14:paraId="2B82498D" w14:textId="77777777" w:rsidR="00BD044A" w:rsidRPr="00F95B02" w:rsidRDefault="00BD04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04C81DC"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1EB461"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FAD6CF" w14:textId="77777777" w:rsidR="00BD044A" w:rsidRPr="00F95B02" w:rsidRDefault="00BD044A">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BD044A" w:rsidRPr="008307D3" w14:paraId="3D28A6C0" w14:textId="77777777">
        <w:trPr>
          <w:cantSplit/>
          <w:jc w:val="center"/>
        </w:trPr>
        <w:tc>
          <w:tcPr>
            <w:tcW w:w="1302" w:type="dxa"/>
            <w:tcBorders>
              <w:top w:val="single" w:sz="2" w:space="0" w:color="auto"/>
              <w:left w:val="single" w:sz="2" w:space="0" w:color="auto"/>
              <w:bottom w:val="nil"/>
              <w:right w:val="single" w:sz="2" w:space="0" w:color="auto"/>
            </w:tcBorders>
          </w:tcPr>
          <w:p w14:paraId="0F637C9F" w14:textId="77777777" w:rsidR="00BD044A" w:rsidRPr="008307D3" w:rsidRDefault="00BD044A">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76B089A5" w14:textId="77777777" w:rsidR="00BD044A" w:rsidRPr="00F95B02" w:rsidRDefault="00BD044A">
            <w:pPr>
              <w:pStyle w:val="TAC"/>
              <w:rPr>
                <w:rFonts w:cs="Arial"/>
                <w:lang w:eastAsia="zh-CN"/>
              </w:rPr>
            </w:pPr>
            <w:r w:rsidRPr="00F95B02">
              <w:rPr>
                <w:rFonts w:cs="Arial"/>
              </w:rPr>
              <w:t>1805 – 1880 MHz</w:t>
            </w:r>
          </w:p>
          <w:p w14:paraId="6D9D6D62" w14:textId="77777777" w:rsidR="00BD044A" w:rsidRPr="00F95B02" w:rsidRDefault="00BD04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B7A3EEA"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CC69A8"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FE12EB" w14:textId="77777777" w:rsidR="00BD044A" w:rsidRPr="00F95B02" w:rsidRDefault="00BD044A">
            <w:pPr>
              <w:pStyle w:val="TAC"/>
              <w:rPr>
                <w:rFonts w:cs="Arial"/>
              </w:rPr>
            </w:pPr>
            <w:r w:rsidRPr="00F95B02">
              <w:rPr>
                <w:rFonts w:cs="Arial"/>
              </w:rPr>
              <w:t>This requirement does not apply to BS operating in band n3.</w:t>
            </w:r>
          </w:p>
        </w:tc>
      </w:tr>
      <w:tr w:rsidR="00BD044A" w:rsidRPr="008307D3" w14:paraId="586FA84E"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5B91E45F" w14:textId="77777777" w:rsidR="00BD044A" w:rsidRPr="008307D3" w:rsidRDefault="00BD044A">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6F2FB70" w14:textId="77777777" w:rsidR="00BD044A" w:rsidRPr="00F95B02" w:rsidRDefault="00BD044A">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32A4B2E2"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6F4E9B"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78D98" w14:textId="77777777" w:rsidR="00BD044A" w:rsidRPr="00F95B02" w:rsidRDefault="00BD044A">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BD044A" w:rsidRPr="008307D3" w14:paraId="2FE41D27" w14:textId="77777777">
        <w:trPr>
          <w:cantSplit/>
          <w:jc w:val="center"/>
        </w:trPr>
        <w:tc>
          <w:tcPr>
            <w:tcW w:w="1302" w:type="dxa"/>
            <w:tcBorders>
              <w:top w:val="single" w:sz="2" w:space="0" w:color="auto"/>
              <w:left w:val="single" w:sz="2" w:space="0" w:color="auto"/>
              <w:bottom w:val="nil"/>
              <w:right w:val="single" w:sz="2" w:space="0" w:color="auto"/>
            </w:tcBorders>
          </w:tcPr>
          <w:p w14:paraId="4E9898FE" w14:textId="77777777" w:rsidR="00BD044A" w:rsidRPr="008307D3" w:rsidRDefault="00BD044A">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F322E40" w14:textId="77777777" w:rsidR="00BD044A" w:rsidRPr="00F95B02" w:rsidRDefault="00BD044A">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3252F41"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92C0EE"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004F04" w14:textId="77777777" w:rsidR="00BD044A" w:rsidRPr="00F95B02" w:rsidRDefault="00BD044A">
            <w:pPr>
              <w:pStyle w:val="TAC"/>
              <w:rPr>
                <w:rFonts w:cs="Arial"/>
              </w:rPr>
            </w:pPr>
            <w:r w:rsidRPr="00F95B02">
              <w:rPr>
                <w:rFonts w:cs="Arial"/>
              </w:rPr>
              <w:t>This requirement does not apply to BS operating in band n66</w:t>
            </w:r>
          </w:p>
        </w:tc>
      </w:tr>
      <w:tr w:rsidR="00BD044A" w:rsidRPr="008307D3" w14:paraId="394B22BA"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5D3F2CB2" w14:textId="77777777" w:rsidR="00BD044A" w:rsidRPr="008307D3" w:rsidRDefault="00BD044A">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BA28619" w14:textId="77777777" w:rsidR="00BD044A" w:rsidRPr="00F95B02" w:rsidRDefault="00BD044A">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4FF5A55"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391BE9"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F099DA" w14:textId="77777777" w:rsidR="00BD044A" w:rsidRPr="00F95B02" w:rsidRDefault="00BD044A">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044A" w:rsidRPr="008307D3" w14:paraId="41640081" w14:textId="77777777">
        <w:trPr>
          <w:cantSplit/>
          <w:jc w:val="center"/>
        </w:trPr>
        <w:tc>
          <w:tcPr>
            <w:tcW w:w="1302" w:type="dxa"/>
            <w:tcBorders>
              <w:top w:val="single" w:sz="2" w:space="0" w:color="auto"/>
              <w:left w:val="single" w:sz="2" w:space="0" w:color="auto"/>
              <w:bottom w:val="nil"/>
              <w:right w:val="single" w:sz="2" w:space="0" w:color="auto"/>
            </w:tcBorders>
          </w:tcPr>
          <w:p w14:paraId="12800DF1" w14:textId="77777777" w:rsidR="00BD044A" w:rsidRPr="008307D3" w:rsidRDefault="00BD044A">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5A39E42" w14:textId="77777777" w:rsidR="00BD044A" w:rsidRPr="00F95B02" w:rsidRDefault="00BD044A">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00FB1D4D"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9FC5D9"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75FC7C" w14:textId="77777777" w:rsidR="00BD044A" w:rsidRPr="00F95B02" w:rsidRDefault="00BD044A">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BD044A" w:rsidRPr="008307D3" w14:paraId="15724400"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34743E70" w14:textId="77777777" w:rsidR="00BD044A" w:rsidRPr="008307D3" w:rsidRDefault="00BD044A">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A8C25E7" w14:textId="77777777" w:rsidR="00BD044A" w:rsidRPr="00F95B02" w:rsidRDefault="00BD044A">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D96F93E"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E48FB2"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698724" w14:textId="77777777" w:rsidR="00BD044A" w:rsidRPr="00F95B02" w:rsidRDefault="00BD044A">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BD044A" w:rsidRPr="008307D3" w14:paraId="4FBAE3FE" w14:textId="77777777">
        <w:trPr>
          <w:cantSplit/>
          <w:jc w:val="center"/>
        </w:trPr>
        <w:tc>
          <w:tcPr>
            <w:tcW w:w="1302" w:type="dxa"/>
            <w:tcBorders>
              <w:top w:val="single" w:sz="2" w:space="0" w:color="auto"/>
              <w:left w:val="single" w:sz="2" w:space="0" w:color="auto"/>
              <w:bottom w:val="nil"/>
              <w:right w:val="single" w:sz="2" w:space="0" w:color="auto"/>
            </w:tcBorders>
          </w:tcPr>
          <w:p w14:paraId="5BA77842" w14:textId="77777777" w:rsidR="00BD044A" w:rsidRPr="008307D3" w:rsidRDefault="00BD044A">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2BD6806" w14:textId="77777777" w:rsidR="00BD044A" w:rsidRPr="00F95B02" w:rsidRDefault="00BD044A">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74C852B"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9DBE67"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9E51F5" w14:textId="77777777" w:rsidR="00BD044A" w:rsidRPr="00F95B02" w:rsidRDefault="00BD044A">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BD044A" w:rsidRPr="008307D3" w14:paraId="73DCC717" w14:textId="77777777">
        <w:trPr>
          <w:cantSplit/>
          <w:jc w:val="center"/>
        </w:trPr>
        <w:tc>
          <w:tcPr>
            <w:tcW w:w="1302" w:type="dxa"/>
            <w:tcBorders>
              <w:top w:val="nil"/>
              <w:left w:val="single" w:sz="2" w:space="0" w:color="auto"/>
              <w:bottom w:val="nil"/>
              <w:right w:val="single" w:sz="2" w:space="0" w:color="auto"/>
            </w:tcBorders>
            <w:vAlign w:val="center"/>
          </w:tcPr>
          <w:p w14:paraId="4FC965C2" w14:textId="77777777" w:rsidR="00BD044A" w:rsidRPr="008307D3" w:rsidRDefault="00BD044A">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C519F2F" w14:textId="77777777" w:rsidR="00BD044A" w:rsidRPr="00F95B02" w:rsidRDefault="00BD044A">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254DADD"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5D35D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E64B1F" w14:textId="77777777" w:rsidR="00BD044A" w:rsidRPr="00F95B02" w:rsidRDefault="00BD044A">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BD044A" w:rsidRPr="008307D3" w14:paraId="14A0D5BA"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77CEAD98"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4EE6A451" w14:textId="77777777" w:rsidR="00BD044A" w:rsidRPr="00F95B02" w:rsidRDefault="00BD044A">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013A9A43"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3C9FDB"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CD7224" w14:textId="77777777" w:rsidR="00BD044A" w:rsidRPr="00F95B02" w:rsidRDefault="00BD044A">
            <w:pPr>
              <w:pStyle w:val="TAC"/>
              <w:rPr>
                <w:rFonts w:cs="Arial"/>
              </w:rPr>
            </w:pPr>
          </w:p>
        </w:tc>
      </w:tr>
      <w:tr w:rsidR="00BD044A" w:rsidRPr="008307D3" w14:paraId="09B89678"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793403C7" w14:textId="77777777" w:rsidR="00BD044A" w:rsidRPr="008307D3" w:rsidRDefault="00BD044A">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5B81E6DF" w14:textId="77777777" w:rsidR="00BD044A" w:rsidRPr="00F95B02" w:rsidRDefault="00BD044A">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2182E356"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582A6B"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600BFD" w14:textId="77777777" w:rsidR="00BD044A" w:rsidRPr="00F95B02" w:rsidRDefault="00BD044A">
            <w:pPr>
              <w:pStyle w:val="TAC"/>
              <w:rPr>
                <w:rFonts w:cs="Arial"/>
              </w:rPr>
            </w:pPr>
            <w:r w:rsidRPr="00F95B02">
              <w:rPr>
                <w:rFonts w:cs="Arial"/>
              </w:rPr>
              <w:t>This requirement does not apply to BS operating in band n7.</w:t>
            </w:r>
          </w:p>
        </w:tc>
      </w:tr>
      <w:tr w:rsidR="00BD044A" w:rsidRPr="008307D3" w14:paraId="45F271B6" w14:textId="77777777">
        <w:trPr>
          <w:cantSplit/>
          <w:jc w:val="center"/>
        </w:trPr>
        <w:tc>
          <w:tcPr>
            <w:tcW w:w="1302" w:type="dxa"/>
            <w:tcBorders>
              <w:top w:val="nil"/>
              <w:left w:val="single" w:sz="2" w:space="0" w:color="auto"/>
              <w:bottom w:val="single" w:sz="2" w:space="0" w:color="auto"/>
              <w:right w:val="single" w:sz="2" w:space="0" w:color="auto"/>
            </w:tcBorders>
          </w:tcPr>
          <w:p w14:paraId="09713DDB" w14:textId="77777777" w:rsidR="00BD044A" w:rsidRPr="008307D3" w:rsidRDefault="00BD044A">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85EC03E" w14:textId="77777777" w:rsidR="00BD044A" w:rsidRPr="00F95B02" w:rsidRDefault="00BD044A">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4601E184"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355A5F"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D8CB0D" w14:textId="77777777" w:rsidR="00BD044A" w:rsidRPr="00F95B02" w:rsidRDefault="00BD044A">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BD044A" w:rsidRPr="008307D3" w14:paraId="13F9323D"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0101319B" w14:textId="77777777" w:rsidR="00BD044A" w:rsidRPr="008307D3" w:rsidRDefault="00BD044A">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25D8BCA9" w14:textId="77777777" w:rsidR="00BD044A" w:rsidRPr="00F95B02" w:rsidRDefault="00BD044A">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6CA5F77"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BCFC7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2DFABF" w14:textId="77777777" w:rsidR="00BD044A" w:rsidRPr="00F95B02" w:rsidRDefault="00BD044A">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BD044A" w:rsidRPr="008307D3" w14:paraId="603E054C" w14:textId="77777777">
        <w:trPr>
          <w:cantSplit/>
          <w:jc w:val="center"/>
        </w:trPr>
        <w:tc>
          <w:tcPr>
            <w:tcW w:w="1302" w:type="dxa"/>
            <w:tcBorders>
              <w:top w:val="nil"/>
              <w:left w:val="single" w:sz="2" w:space="0" w:color="auto"/>
              <w:bottom w:val="single" w:sz="2" w:space="0" w:color="auto"/>
              <w:right w:val="single" w:sz="2" w:space="0" w:color="auto"/>
            </w:tcBorders>
          </w:tcPr>
          <w:p w14:paraId="5A091CDF" w14:textId="77777777" w:rsidR="00BD044A" w:rsidRPr="008307D3" w:rsidRDefault="00BD044A">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AA57CE1" w14:textId="77777777" w:rsidR="00BD044A" w:rsidRPr="00F95B02" w:rsidRDefault="00BD044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9B48813"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D50D8F"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75D375" w14:textId="77777777" w:rsidR="00BD044A" w:rsidRPr="00F95B02" w:rsidRDefault="00BD044A">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BD044A" w:rsidRPr="008307D3" w14:paraId="529A9FDA"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465E0DA0" w14:textId="77777777" w:rsidR="00BD044A" w:rsidRPr="008307D3" w:rsidRDefault="00BD044A">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213D84E0" w14:textId="77777777" w:rsidR="00BD044A" w:rsidRPr="00F95B02" w:rsidRDefault="00BD044A">
            <w:pPr>
              <w:pStyle w:val="TAC"/>
              <w:rPr>
                <w:rFonts w:cs="Arial"/>
                <w:lang w:eastAsia="zh-CN"/>
              </w:rPr>
            </w:pPr>
            <w:r w:rsidRPr="00F95B02">
              <w:rPr>
                <w:rFonts w:cs="Arial"/>
              </w:rPr>
              <w:t>1844.9 – 1879.9 MHz</w:t>
            </w:r>
          </w:p>
          <w:p w14:paraId="501F3F5E" w14:textId="77777777" w:rsidR="00BD044A" w:rsidRPr="00F95B02" w:rsidRDefault="00BD04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9CEE99D"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E51E8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0E97F" w14:textId="77777777" w:rsidR="00BD044A" w:rsidRPr="00F95B02" w:rsidRDefault="00BD044A">
            <w:pPr>
              <w:pStyle w:val="TAC"/>
              <w:rPr>
                <w:rFonts w:cs="Arial"/>
              </w:rPr>
            </w:pPr>
            <w:r w:rsidRPr="00F95B02">
              <w:rPr>
                <w:rFonts w:cs="Arial"/>
              </w:rPr>
              <w:t>This requirement does not apply to BS operating in band n3.</w:t>
            </w:r>
          </w:p>
        </w:tc>
      </w:tr>
      <w:tr w:rsidR="00BD044A" w:rsidRPr="008307D3" w14:paraId="09C6CCD9" w14:textId="77777777">
        <w:trPr>
          <w:cantSplit/>
          <w:jc w:val="center"/>
        </w:trPr>
        <w:tc>
          <w:tcPr>
            <w:tcW w:w="1302" w:type="dxa"/>
            <w:tcBorders>
              <w:top w:val="nil"/>
              <w:left w:val="single" w:sz="2" w:space="0" w:color="auto"/>
              <w:bottom w:val="single" w:sz="2" w:space="0" w:color="auto"/>
              <w:right w:val="single" w:sz="2" w:space="0" w:color="auto"/>
            </w:tcBorders>
          </w:tcPr>
          <w:p w14:paraId="10F34BA2" w14:textId="77777777" w:rsidR="00BD044A" w:rsidRPr="008307D3" w:rsidRDefault="00BD044A">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0A94CBB" w14:textId="77777777" w:rsidR="00BD044A" w:rsidRPr="00F95B02" w:rsidRDefault="00BD044A">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59F19BB1"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EEB583"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B61EC1" w14:textId="77777777" w:rsidR="00BD044A" w:rsidRPr="00F95B02" w:rsidRDefault="00BD044A">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BD044A" w:rsidRPr="008307D3" w14:paraId="73161CB1" w14:textId="77777777">
        <w:trPr>
          <w:cantSplit/>
          <w:jc w:val="center"/>
        </w:trPr>
        <w:tc>
          <w:tcPr>
            <w:tcW w:w="1302" w:type="dxa"/>
            <w:tcBorders>
              <w:top w:val="single" w:sz="2" w:space="0" w:color="auto"/>
              <w:left w:val="single" w:sz="2" w:space="0" w:color="auto"/>
              <w:bottom w:val="nil"/>
              <w:right w:val="single" w:sz="2" w:space="0" w:color="auto"/>
            </w:tcBorders>
          </w:tcPr>
          <w:p w14:paraId="2AAD68B1" w14:textId="77777777" w:rsidR="00BD044A" w:rsidRPr="008307D3" w:rsidRDefault="00BD044A">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9960931" w14:textId="77777777" w:rsidR="00BD044A" w:rsidRPr="00F95B02" w:rsidRDefault="00BD044A">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BEB9429"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9FD04C"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06C08F" w14:textId="77777777" w:rsidR="00BD044A" w:rsidRPr="00F95B02" w:rsidRDefault="00BD044A">
            <w:pPr>
              <w:pStyle w:val="TAC"/>
              <w:rPr>
                <w:rFonts w:cs="Arial"/>
              </w:rPr>
            </w:pPr>
            <w:r w:rsidRPr="00F95B02">
              <w:rPr>
                <w:rFonts w:cs="Arial"/>
              </w:rPr>
              <w:t>This requirement does not apply to BS operating in band n66</w:t>
            </w:r>
          </w:p>
        </w:tc>
      </w:tr>
      <w:tr w:rsidR="00BD044A" w:rsidRPr="008307D3" w14:paraId="7D7E2D6E" w14:textId="77777777">
        <w:trPr>
          <w:cantSplit/>
          <w:jc w:val="center"/>
        </w:trPr>
        <w:tc>
          <w:tcPr>
            <w:tcW w:w="1302" w:type="dxa"/>
            <w:tcBorders>
              <w:top w:val="nil"/>
              <w:left w:val="single" w:sz="2" w:space="0" w:color="auto"/>
              <w:bottom w:val="single" w:sz="2" w:space="0" w:color="auto"/>
              <w:right w:val="single" w:sz="2" w:space="0" w:color="auto"/>
            </w:tcBorders>
          </w:tcPr>
          <w:p w14:paraId="32579DF9" w14:textId="77777777" w:rsidR="00BD044A" w:rsidRPr="008307D3" w:rsidRDefault="00BD044A">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654340B" w14:textId="77777777" w:rsidR="00BD044A" w:rsidRPr="00F95B02" w:rsidRDefault="00BD044A">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475D7AFD"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441273"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84BE1D" w14:textId="77777777" w:rsidR="00BD044A" w:rsidRPr="00F95B02" w:rsidRDefault="00BD044A">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044A" w:rsidRPr="008307D3" w14:paraId="16510304" w14:textId="77777777">
        <w:trPr>
          <w:cantSplit/>
          <w:jc w:val="center"/>
        </w:trPr>
        <w:tc>
          <w:tcPr>
            <w:tcW w:w="1302" w:type="dxa"/>
            <w:tcBorders>
              <w:top w:val="single" w:sz="2" w:space="0" w:color="auto"/>
              <w:left w:val="single" w:sz="2" w:space="0" w:color="auto"/>
              <w:bottom w:val="nil"/>
              <w:right w:val="single" w:sz="2" w:space="0" w:color="auto"/>
            </w:tcBorders>
          </w:tcPr>
          <w:p w14:paraId="6CA1DF6D" w14:textId="77777777" w:rsidR="00BD044A" w:rsidRPr="008307D3" w:rsidRDefault="00BD044A">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9054C37" w14:textId="77777777" w:rsidR="00BD044A" w:rsidRPr="00F95B02" w:rsidRDefault="00BD044A">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7B4997F1"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570112"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D0E795" w14:textId="77777777" w:rsidR="00BD044A" w:rsidRPr="00F95B02" w:rsidRDefault="00BD044A">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044A" w:rsidRPr="008307D3" w14:paraId="66667519" w14:textId="77777777">
        <w:trPr>
          <w:cantSplit/>
          <w:jc w:val="center"/>
        </w:trPr>
        <w:tc>
          <w:tcPr>
            <w:tcW w:w="1302" w:type="dxa"/>
            <w:tcBorders>
              <w:top w:val="nil"/>
              <w:left w:val="single" w:sz="2" w:space="0" w:color="auto"/>
              <w:bottom w:val="nil"/>
              <w:right w:val="single" w:sz="2" w:space="0" w:color="auto"/>
            </w:tcBorders>
            <w:vAlign w:val="center"/>
          </w:tcPr>
          <w:p w14:paraId="3CED79A9" w14:textId="77777777" w:rsidR="00BD044A" w:rsidRPr="008307D3" w:rsidRDefault="00BD044A">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D610DA0" w14:textId="77777777" w:rsidR="00BD044A" w:rsidRPr="00F95B02" w:rsidRDefault="00BD044A">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F54AD09"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E7EFA2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4E7EE2" w14:textId="77777777" w:rsidR="00BD044A" w:rsidRPr="00F95B02" w:rsidRDefault="00BD044A">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BD044A" w:rsidRPr="008307D3" w14:paraId="30D0726D"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03A7277D"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3EA28D00" w14:textId="77777777" w:rsidR="00BD044A" w:rsidRPr="00F95B02" w:rsidRDefault="00BD044A">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7D080161"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29D1E9"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66B23B" w14:textId="77777777" w:rsidR="00BD044A" w:rsidRPr="00F95B02" w:rsidRDefault="00BD044A">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BD044A" w:rsidRPr="008307D3" w14:paraId="7DBEC1E1" w14:textId="77777777">
        <w:trPr>
          <w:cantSplit/>
          <w:jc w:val="center"/>
        </w:trPr>
        <w:tc>
          <w:tcPr>
            <w:tcW w:w="1302" w:type="dxa"/>
            <w:tcBorders>
              <w:top w:val="single" w:sz="2" w:space="0" w:color="auto"/>
              <w:left w:val="single" w:sz="2" w:space="0" w:color="auto"/>
              <w:bottom w:val="nil"/>
              <w:right w:val="single" w:sz="2" w:space="0" w:color="auto"/>
            </w:tcBorders>
          </w:tcPr>
          <w:p w14:paraId="47C29624" w14:textId="77777777" w:rsidR="00BD044A" w:rsidRPr="008307D3" w:rsidRDefault="00BD044A">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F06B50E" w14:textId="77777777" w:rsidR="00BD044A" w:rsidRPr="00F95B02" w:rsidRDefault="00BD044A">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F5C82A0"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0BF1DD"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4A9EE6" w14:textId="77777777" w:rsidR="00BD044A" w:rsidRPr="00F95B02" w:rsidRDefault="00BD044A">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BD044A" w:rsidRPr="008307D3" w14:paraId="76EB8508" w14:textId="77777777">
        <w:trPr>
          <w:cantSplit/>
          <w:jc w:val="center"/>
        </w:trPr>
        <w:tc>
          <w:tcPr>
            <w:tcW w:w="1302" w:type="dxa"/>
            <w:tcBorders>
              <w:top w:val="nil"/>
              <w:left w:val="single" w:sz="2" w:space="0" w:color="auto"/>
              <w:bottom w:val="single" w:sz="2" w:space="0" w:color="auto"/>
              <w:right w:val="single" w:sz="2" w:space="0" w:color="auto"/>
            </w:tcBorders>
          </w:tcPr>
          <w:p w14:paraId="1A20DD43" w14:textId="77777777" w:rsidR="00BD044A" w:rsidRPr="008307D3" w:rsidRDefault="00BD044A">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9D50504" w14:textId="77777777" w:rsidR="00BD044A" w:rsidRPr="00F95B02" w:rsidRDefault="00BD044A">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C2E54B3"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7446C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AE0A2" w14:textId="77777777" w:rsidR="00BD044A" w:rsidRPr="00F95B02" w:rsidRDefault="00BD044A">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6518791F" w14:textId="77777777" w:rsidR="00BD044A" w:rsidRPr="00F95B02" w:rsidRDefault="00BD044A">
            <w:pPr>
              <w:pStyle w:val="TAC"/>
              <w:rPr>
                <w:rFonts w:cs="Arial"/>
              </w:rPr>
            </w:pPr>
            <w:r w:rsidRPr="00431AEF">
              <w:rPr>
                <w:rFonts w:cs="Arial"/>
                <w:highlight w:val="yellow"/>
              </w:rPr>
              <w:t>For NR BS operating in n29, it</w:t>
            </w:r>
            <w:r w:rsidRPr="00431AEF">
              <w:rPr>
                <w:rFonts w:eastAsia="MS PGothic" w:cs="Arial"/>
                <w:kern w:val="24"/>
                <w:szCs w:val="22"/>
                <w:highlight w:val="yellow"/>
              </w:rPr>
              <w:t xml:space="preserve"> applies 1 MHz below the Band n29 downlink operating band (Note 5).</w:t>
            </w:r>
          </w:p>
        </w:tc>
      </w:tr>
      <w:tr w:rsidR="00BD044A" w:rsidRPr="008307D3" w14:paraId="48FD0190" w14:textId="77777777">
        <w:trPr>
          <w:cantSplit/>
          <w:jc w:val="center"/>
        </w:trPr>
        <w:tc>
          <w:tcPr>
            <w:tcW w:w="1302" w:type="dxa"/>
            <w:tcBorders>
              <w:top w:val="single" w:sz="2" w:space="0" w:color="auto"/>
              <w:left w:val="single" w:sz="2" w:space="0" w:color="auto"/>
              <w:bottom w:val="nil"/>
              <w:right w:val="single" w:sz="2" w:space="0" w:color="auto"/>
            </w:tcBorders>
          </w:tcPr>
          <w:p w14:paraId="445B7DE4" w14:textId="77777777" w:rsidR="00BD044A" w:rsidRPr="008307D3" w:rsidRDefault="00BD044A">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4F96295" w14:textId="77777777" w:rsidR="00BD044A" w:rsidRPr="00F95B02" w:rsidRDefault="00BD044A">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E479DEE"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82AF51"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8C9A01" w14:textId="77777777" w:rsidR="00BD044A" w:rsidRPr="00F95B02" w:rsidRDefault="00BD044A">
            <w:pPr>
              <w:pStyle w:val="TAL"/>
              <w:rPr>
                <w:rFonts w:cs="Arial"/>
              </w:rPr>
            </w:pPr>
            <w:r>
              <w:rPr>
                <w:rFonts w:cs="Arial"/>
              </w:rPr>
              <w:t>This requirement does not apply to BS operating in band n13.</w:t>
            </w:r>
          </w:p>
        </w:tc>
      </w:tr>
      <w:tr w:rsidR="00BD044A" w:rsidRPr="008307D3" w14:paraId="25F2CEFD"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2D31CC0D" w14:textId="77777777" w:rsidR="00BD044A" w:rsidRPr="008307D3" w:rsidRDefault="00BD044A">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6A6DE749" w14:textId="77777777" w:rsidR="00BD044A" w:rsidRPr="00F95B02" w:rsidRDefault="00BD044A">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154ED030"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956DCC"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A1F2F6" w14:textId="77777777" w:rsidR="00BD044A" w:rsidRPr="00F95B02" w:rsidRDefault="00BD044A">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BD044A" w:rsidRPr="008307D3" w14:paraId="59F49B03" w14:textId="77777777">
        <w:trPr>
          <w:cantSplit/>
          <w:jc w:val="center"/>
        </w:trPr>
        <w:tc>
          <w:tcPr>
            <w:tcW w:w="1302" w:type="dxa"/>
            <w:tcBorders>
              <w:top w:val="single" w:sz="2" w:space="0" w:color="auto"/>
              <w:left w:val="single" w:sz="2" w:space="0" w:color="auto"/>
              <w:bottom w:val="nil"/>
              <w:right w:val="single" w:sz="2" w:space="0" w:color="auto"/>
            </w:tcBorders>
          </w:tcPr>
          <w:p w14:paraId="6EFB910E" w14:textId="77777777" w:rsidR="00BD044A" w:rsidRPr="008307D3" w:rsidRDefault="00BD044A">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3F8BB6C" w14:textId="77777777" w:rsidR="00BD044A" w:rsidRPr="00F95B02" w:rsidRDefault="00BD044A">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383B0975"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E6A492"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44516C" w14:textId="77777777" w:rsidR="00BD044A" w:rsidRPr="00F95B02" w:rsidRDefault="00BD044A">
            <w:pPr>
              <w:pStyle w:val="TAL"/>
              <w:rPr>
                <w:rFonts w:cs="Arial"/>
              </w:rPr>
            </w:pPr>
            <w:r w:rsidRPr="00F95B02">
              <w:rPr>
                <w:rFonts w:cs="Arial"/>
              </w:rPr>
              <w:t>This requirement does not apply to BS operating in band n14.</w:t>
            </w:r>
          </w:p>
        </w:tc>
      </w:tr>
      <w:tr w:rsidR="00BD044A" w:rsidRPr="008307D3" w14:paraId="17770C40"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17EBA8D2" w14:textId="77777777" w:rsidR="00BD044A" w:rsidRPr="008307D3" w:rsidRDefault="00BD044A">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46B834E3" w14:textId="77777777" w:rsidR="00BD044A" w:rsidRPr="00F95B02" w:rsidRDefault="00BD044A">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23D1D5F0"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091A2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3C1179" w14:textId="77777777" w:rsidR="00BD044A" w:rsidRPr="00F95B02" w:rsidRDefault="00BD044A">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BD044A" w:rsidRPr="008307D3" w14:paraId="5BB5C965" w14:textId="77777777">
        <w:trPr>
          <w:cantSplit/>
          <w:jc w:val="center"/>
        </w:trPr>
        <w:tc>
          <w:tcPr>
            <w:tcW w:w="1302" w:type="dxa"/>
            <w:tcBorders>
              <w:top w:val="single" w:sz="2" w:space="0" w:color="auto"/>
              <w:left w:val="single" w:sz="2" w:space="0" w:color="auto"/>
              <w:bottom w:val="nil"/>
              <w:right w:val="single" w:sz="2" w:space="0" w:color="auto"/>
            </w:tcBorders>
          </w:tcPr>
          <w:p w14:paraId="4D1DBD0E"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08EA98B5" w14:textId="77777777" w:rsidR="00BD044A" w:rsidRPr="00F95B02" w:rsidRDefault="00BD044A">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2AF10A55"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2629A7"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18F682" w14:textId="77777777" w:rsidR="00BD044A" w:rsidRPr="00F95B02" w:rsidRDefault="00BD044A">
            <w:pPr>
              <w:pStyle w:val="TAL"/>
              <w:rPr>
                <w:rFonts w:cs="Arial"/>
              </w:rPr>
            </w:pPr>
          </w:p>
        </w:tc>
      </w:tr>
      <w:tr w:rsidR="00BD044A" w:rsidRPr="008307D3" w14:paraId="1C0C02F0" w14:textId="77777777">
        <w:trPr>
          <w:cantSplit/>
          <w:jc w:val="center"/>
        </w:trPr>
        <w:tc>
          <w:tcPr>
            <w:tcW w:w="1302" w:type="dxa"/>
            <w:tcBorders>
              <w:top w:val="nil"/>
              <w:left w:val="single" w:sz="2" w:space="0" w:color="auto"/>
              <w:bottom w:val="single" w:sz="2" w:space="0" w:color="auto"/>
              <w:right w:val="single" w:sz="2" w:space="0" w:color="auto"/>
            </w:tcBorders>
          </w:tcPr>
          <w:p w14:paraId="67FBFE4E" w14:textId="77777777" w:rsidR="00BD044A" w:rsidRPr="008307D3" w:rsidRDefault="00BD044A">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4957F5A4" w14:textId="77777777" w:rsidR="00BD044A" w:rsidRPr="00F95B02" w:rsidRDefault="00BD044A">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4E775F5B"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920A89"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AB19DE" w14:textId="77777777" w:rsidR="00BD044A" w:rsidRPr="00F95B02" w:rsidRDefault="00BD044A">
            <w:pPr>
              <w:pStyle w:val="TAL"/>
              <w:rPr>
                <w:rFonts w:cs="Arial"/>
              </w:rPr>
            </w:pPr>
            <w:r w:rsidRPr="00431AEF">
              <w:rPr>
                <w:rFonts w:cs="Arial"/>
                <w:highlight w:val="yellow"/>
              </w:rPr>
              <w:t>For NR BS operating in n29, it</w:t>
            </w:r>
            <w:r w:rsidRPr="00431AEF">
              <w:rPr>
                <w:rFonts w:eastAsia="MS PGothic" w:cs="Arial"/>
                <w:kern w:val="24"/>
                <w:szCs w:val="22"/>
                <w:highlight w:val="yellow"/>
              </w:rPr>
              <w:t xml:space="preserve"> applies 1 MHz below the Band n29 downlink operating band (Note 5).</w:t>
            </w:r>
          </w:p>
        </w:tc>
      </w:tr>
      <w:tr w:rsidR="00BD044A" w:rsidRPr="008307D3" w14:paraId="152681A6" w14:textId="77777777">
        <w:trPr>
          <w:cantSplit/>
          <w:jc w:val="center"/>
        </w:trPr>
        <w:tc>
          <w:tcPr>
            <w:tcW w:w="1302" w:type="dxa"/>
            <w:tcBorders>
              <w:top w:val="single" w:sz="2" w:space="0" w:color="auto"/>
              <w:left w:val="single" w:sz="2" w:space="0" w:color="auto"/>
              <w:bottom w:val="nil"/>
              <w:right w:val="single" w:sz="2" w:space="0" w:color="auto"/>
            </w:tcBorders>
          </w:tcPr>
          <w:p w14:paraId="13D967E4" w14:textId="77777777" w:rsidR="00BD044A" w:rsidRPr="008307D3" w:rsidRDefault="00BD044A">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67350E0" w14:textId="77777777" w:rsidR="00BD044A" w:rsidRPr="00F95B02" w:rsidRDefault="00BD044A">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0F259F2"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717813"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183E9B" w14:textId="77777777" w:rsidR="00BD044A" w:rsidRPr="00F95B02" w:rsidRDefault="00BD044A">
            <w:pPr>
              <w:pStyle w:val="TAL"/>
              <w:rPr>
                <w:rFonts w:cs="Arial"/>
              </w:rPr>
            </w:pPr>
            <w:r w:rsidRPr="00F95B02">
              <w:rPr>
                <w:rFonts w:cs="Arial"/>
              </w:rPr>
              <w:t>This requirement does not apply to BS operating in band n20 or n28.</w:t>
            </w:r>
          </w:p>
        </w:tc>
      </w:tr>
      <w:tr w:rsidR="00BD044A" w:rsidRPr="008307D3" w14:paraId="2828CCB9"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01487FC5" w14:textId="77777777" w:rsidR="00BD044A" w:rsidRPr="008307D3" w:rsidRDefault="00BD044A">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555A6076" w14:textId="77777777" w:rsidR="00BD044A" w:rsidRPr="00F95B02" w:rsidRDefault="00BD044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7337C0B"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2A638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38E7FE" w14:textId="77777777" w:rsidR="00BD044A" w:rsidRPr="00F95B02" w:rsidRDefault="00BD044A">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BD044A" w:rsidRPr="008307D3" w14:paraId="3FF456C7" w14:textId="77777777">
        <w:trPr>
          <w:cantSplit/>
          <w:jc w:val="center"/>
        </w:trPr>
        <w:tc>
          <w:tcPr>
            <w:tcW w:w="1302" w:type="dxa"/>
            <w:tcBorders>
              <w:top w:val="single" w:sz="2" w:space="0" w:color="auto"/>
              <w:left w:val="single" w:sz="2" w:space="0" w:color="auto"/>
              <w:bottom w:val="nil"/>
              <w:right w:val="single" w:sz="2" w:space="0" w:color="auto"/>
            </w:tcBorders>
          </w:tcPr>
          <w:p w14:paraId="404299B1" w14:textId="77777777" w:rsidR="00BD044A" w:rsidRPr="008307D3" w:rsidRDefault="00BD044A">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560EF5E3" w14:textId="77777777" w:rsidR="00BD044A" w:rsidRPr="00F95B02" w:rsidRDefault="00BD044A">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6FBF676"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2ABD0B"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A34756" w14:textId="77777777" w:rsidR="00BD044A" w:rsidRPr="00F95B02" w:rsidRDefault="00BD044A">
            <w:pPr>
              <w:pStyle w:val="TAL"/>
              <w:rPr>
                <w:rFonts w:cs="Arial"/>
              </w:rPr>
            </w:pPr>
            <w:r w:rsidRPr="00F95B02">
              <w:rPr>
                <w:rFonts w:cs="Arial"/>
              </w:rPr>
              <w:t>This requirement does not apply to BS operating in band n48, n77 or n78.</w:t>
            </w:r>
          </w:p>
        </w:tc>
      </w:tr>
      <w:tr w:rsidR="00BD044A" w:rsidRPr="008307D3" w14:paraId="2CD87CAA"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1BB1F466" w14:textId="77777777" w:rsidR="00BD044A" w:rsidRPr="008307D3" w:rsidRDefault="00BD044A">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14F9BA4F" w14:textId="77777777" w:rsidR="00BD044A" w:rsidRPr="00F95B02" w:rsidRDefault="00BD044A">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4B6D2697"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6E4A0B"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1B6402" w14:textId="77777777" w:rsidR="00BD044A" w:rsidRPr="00F95B02" w:rsidRDefault="00BD044A">
            <w:pPr>
              <w:pStyle w:val="TAL"/>
              <w:rPr>
                <w:rFonts w:cs="Arial"/>
              </w:rPr>
            </w:pPr>
            <w:r w:rsidRPr="00F95B02">
              <w:rPr>
                <w:rFonts w:cs="Arial"/>
              </w:rPr>
              <w:t>This requirement does not apply to BS operating in band n77 or n78.</w:t>
            </w:r>
          </w:p>
        </w:tc>
      </w:tr>
      <w:tr w:rsidR="00BD044A" w:rsidRPr="008307D3" w14:paraId="2026D4BC" w14:textId="77777777">
        <w:trPr>
          <w:cantSplit/>
          <w:jc w:val="center"/>
        </w:trPr>
        <w:tc>
          <w:tcPr>
            <w:tcW w:w="1302" w:type="dxa"/>
            <w:tcBorders>
              <w:top w:val="single" w:sz="2" w:space="0" w:color="auto"/>
              <w:left w:val="single" w:sz="2" w:space="0" w:color="auto"/>
              <w:bottom w:val="nil"/>
              <w:right w:val="single" w:sz="2" w:space="0" w:color="auto"/>
            </w:tcBorders>
          </w:tcPr>
          <w:p w14:paraId="08335ABB"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352C6AA9" w14:textId="77777777" w:rsidR="00BD044A" w:rsidRPr="00F95B02" w:rsidRDefault="00BD044A">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404AE1D"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984469"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53A9F" w14:textId="77777777" w:rsidR="00BD044A" w:rsidRPr="00F95B02" w:rsidRDefault="00BD044A">
            <w:pPr>
              <w:pStyle w:val="TAL"/>
              <w:rPr>
                <w:rFonts w:cs="Arial"/>
              </w:rPr>
            </w:pPr>
            <w:r>
              <w:rPr>
                <w:rFonts w:cs="Arial"/>
                <w:lang w:eastAsia="en-GB"/>
              </w:rPr>
              <w:t>This requirement does not apply to BS operating in band n24.</w:t>
            </w:r>
          </w:p>
        </w:tc>
      </w:tr>
      <w:tr w:rsidR="00BD044A" w:rsidRPr="008307D3" w14:paraId="2326A0EC" w14:textId="77777777">
        <w:trPr>
          <w:cantSplit/>
          <w:jc w:val="center"/>
        </w:trPr>
        <w:tc>
          <w:tcPr>
            <w:tcW w:w="1302" w:type="dxa"/>
            <w:tcBorders>
              <w:top w:val="nil"/>
              <w:left w:val="single" w:sz="2" w:space="0" w:color="auto"/>
              <w:bottom w:val="single" w:sz="2" w:space="0" w:color="auto"/>
              <w:right w:val="single" w:sz="2" w:space="0" w:color="auto"/>
            </w:tcBorders>
          </w:tcPr>
          <w:p w14:paraId="0CBBE427" w14:textId="77777777" w:rsidR="00BD044A" w:rsidRPr="008307D3" w:rsidRDefault="00BD044A">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1F2C53F5" w14:textId="77777777" w:rsidR="00BD044A" w:rsidRPr="00F95B02" w:rsidRDefault="00BD044A">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029DA2CB"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7AEF7A"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422232" w14:textId="77777777" w:rsidR="00BD044A" w:rsidRPr="00F95B02" w:rsidRDefault="00BD044A">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BD044A" w:rsidRPr="008307D3" w14:paraId="33451721" w14:textId="77777777">
        <w:trPr>
          <w:cantSplit/>
          <w:jc w:val="center"/>
        </w:trPr>
        <w:tc>
          <w:tcPr>
            <w:tcW w:w="1302" w:type="dxa"/>
            <w:tcBorders>
              <w:top w:val="single" w:sz="2" w:space="0" w:color="auto"/>
              <w:left w:val="single" w:sz="2" w:space="0" w:color="auto"/>
              <w:bottom w:val="nil"/>
              <w:right w:val="single" w:sz="2" w:space="0" w:color="auto"/>
            </w:tcBorders>
          </w:tcPr>
          <w:p w14:paraId="1BF83F86" w14:textId="77777777" w:rsidR="00BD044A" w:rsidRPr="008307D3" w:rsidRDefault="00BD044A">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DA9BD97" w14:textId="77777777" w:rsidR="00BD044A" w:rsidRPr="00F95B02" w:rsidRDefault="00BD044A">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3DB0F64"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EA3862"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81E544" w14:textId="77777777" w:rsidR="00BD044A" w:rsidRPr="00F95B02" w:rsidRDefault="00BD044A">
            <w:pPr>
              <w:pStyle w:val="TAL"/>
              <w:rPr>
                <w:rFonts w:cs="Arial"/>
              </w:rPr>
            </w:pPr>
            <w:r w:rsidRPr="00F95B02">
              <w:rPr>
                <w:rFonts w:cs="Arial"/>
              </w:rPr>
              <w:t>This requirement does not apply to BS operating in band n2, n25 or n70.</w:t>
            </w:r>
          </w:p>
        </w:tc>
      </w:tr>
      <w:tr w:rsidR="00BD044A" w:rsidRPr="008307D3" w14:paraId="695BB7D9" w14:textId="77777777">
        <w:trPr>
          <w:cantSplit/>
          <w:jc w:val="center"/>
        </w:trPr>
        <w:tc>
          <w:tcPr>
            <w:tcW w:w="1302" w:type="dxa"/>
            <w:tcBorders>
              <w:top w:val="nil"/>
              <w:left w:val="single" w:sz="2" w:space="0" w:color="auto"/>
              <w:bottom w:val="single" w:sz="2" w:space="0" w:color="auto"/>
              <w:right w:val="single" w:sz="2" w:space="0" w:color="auto"/>
            </w:tcBorders>
          </w:tcPr>
          <w:p w14:paraId="7C951404" w14:textId="77777777" w:rsidR="00BD044A" w:rsidRPr="008307D3" w:rsidRDefault="00BD044A">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E2DE525" w14:textId="77777777" w:rsidR="00BD044A" w:rsidRPr="00F95B02" w:rsidRDefault="00BD044A">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41BCBAD8"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58DACC"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CE6DEB" w14:textId="77777777" w:rsidR="00BD044A" w:rsidRPr="00F95B02" w:rsidRDefault="00BD044A">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BD044A" w:rsidRPr="008307D3" w14:paraId="7BF99492" w14:textId="77777777">
        <w:trPr>
          <w:cantSplit/>
          <w:jc w:val="center"/>
        </w:trPr>
        <w:tc>
          <w:tcPr>
            <w:tcW w:w="1302" w:type="dxa"/>
            <w:tcBorders>
              <w:top w:val="single" w:sz="2" w:space="0" w:color="auto"/>
              <w:left w:val="single" w:sz="2" w:space="0" w:color="auto"/>
              <w:bottom w:val="nil"/>
              <w:right w:val="single" w:sz="2" w:space="0" w:color="auto"/>
            </w:tcBorders>
          </w:tcPr>
          <w:p w14:paraId="7EA8E236" w14:textId="77777777" w:rsidR="00BD044A" w:rsidRPr="008307D3" w:rsidRDefault="00BD044A">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FFB1E6A" w14:textId="77777777" w:rsidR="00BD044A" w:rsidRPr="00F95B02" w:rsidRDefault="00BD044A">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4FCA9875"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479314"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E22030" w14:textId="77777777" w:rsidR="00BD044A" w:rsidRPr="00F95B02" w:rsidRDefault="00BD044A">
            <w:pPr>
              <w:pStyle w:val="TAL"/>
              <w:rPr>
                <w:rFonts w:cs="Arial"/>
              </w:rPr>
            </w:pPr>
            <w:r w:rsidRPr="00F95B02">
              <w:rPr>
                <w:rFonts w:cs="Arial"/>
              </w:rPr>
              <w:t xml:space="preserve">This requirement does not apply to BS operating in band n5 or n26. </w:t>
            </w:r>
          </w:p>
        </w:tc>
      </w:tr>
      <w:tr w:rsidR="00BD044A" w:rsidRPr="008307D3" w14:paraId="0B52DAC0" w14:textId="77777777">
        <w:trPr>
          <w:cantSplit/>
          <w:jc w:val="center"/>
        </w:trPr>
        <w:tc>
          <w:tcPr>
            <w:tcW w:w="1302" w:type="dxa"/>
            <w:tcBorders>
              <w:top w:val="nil"/>
              <w:left w:val="single" w:sz="2" w:space="0" w:color="auto"/>
              <w:bottom w:val="single" w:sz="2" w:space="0" w:color="auto"/>
              <w:right w:val="single" w:sz="2" w:space="0" w:color="auto"/>
            </w:tcBorders>
          </w:tcPr>
          <w:p w14:paraId="30C59BA7" w14:textId="77777777" w:rsidR="00BD044A" w:rsidRPr="008307D3" w:rsidRDefault="00BD044A">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7F11DD3" w14:textId="77777777" w:rsidR="00BD044A" w:rsidRPr="00F95B02" w:rsidRDefault="00BD044A">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811FE6B"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5A35C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CCC949" w14:textId="77777777" w:rsidR="00BD044A" w:rsidRPr="00F95B02" w:rsidRDefault="00BD044A">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BD044A" w:rsidRPr="008307D3" w14:paraId="2E84FF94" w14:textId="77777777">
        <w:trPr>
          <w:cantSplit/>
          <w:jc w:val="center"/>
        </w:trPr>
        <w:tc>
          <w:tcPr>
            <w:tcW w:w="1302" w:type="dxa"/>
            <w:tcBorders>
              <w:top w:val="single" w:sz="2" w:space="0" w:color="auto"/>
              <w:left w:val="single" w:sz="2" w:space="0" w:color="auto"/>
              <w:bottom w:val="nil"/>
              <w:right w:val="single" w:sz="2" w:space="0" w:color="auto"/>
            </w:tcBorders>
          </w:tcPr>
          <w:p w14:paraId="049EBA71"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5863277D" w14:textId="77777777" w:rsidR="00BD044A" w:rsidRPr="00F95B02" w:rsidRDefault="00BD044A">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EEEC737"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5D7CE5"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8D3707" w14:textId="77777777" w:rsidR="00BD044A" w:rsidRPr="00F95B02" w:rsidRDefault="00BD044A">
            <w:pPr>
              <w:pStyle w:val="TAL"/>
              <w:rPr>
                <w:rFonts w:cs="Arial"/>
              </w:rPr>
            </w:pPr>
            <w:r w:rsidRPr="00F95B02">
              <w:rPr>
                <w:rFonts w:cs="Arial"/>
              </w:rPr>
              <w:t>This requirement does not apply to BS operating in Band n5.</w:t>
            </w:r>
          </w:p>
        </w:tc>
      </w:tr>
      <w:tr w:rsidR="00BD044A" w:rsidRPr="008307D3" w14:paraId="304DAEE0" w14:textId="77777777">
        <w:trPr>
          <w:cantSplit/>
          <w:jc w:val="center"/>
        </w:trPr>
        <w:tc>
          <w:tcPr>
            <w:tcW w:w="1302" w:type="dxa"/>
            <w:tcBorders>
              <w:top w:val="nil"/>
              <w:left w:val="single" w:sz="2" w:space="0" w:color="auto"/>
              <w:bottom w:val="single" w:sz="2" w:space="0" w:color="auto"/>
              <w:right w:val="single" w:sz="2" w:space="0" w:color="auto"/>
            </w:tcBorders>
          </w:tcPr>
          <w:p w14:paraId="3F4DAA4E" w14:textId="77777777" w:rsidR="00BD044A" w:rsidRPr="008307D3" w:rsidRDefault="00BD044A">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18B4E80" w14:textId="77777777" w:rsidR="00BD044A" w:rsidRPr="00F95B02" w:rsidRDefault="00BD044A">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84F4802"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8A67D2"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BD96C4" w14:textId="77777777" w:rsidR="00BD044A" w:rsidRPr="00F95B02" w:rsidRDefault="00BD044A">
            <w:pPr>
              <w:pStyle w:val="TAL"/>
              <w:rPr>
                <w:rFonts w:cs="Arial"/>
              </w:rPr>
            </w:pPr>
            <w:r w:rsidRPr="00D74A46">
              <w:rPr>
                <w:rFonts w:cs="Arial"/>
                <w:highlight w:val="yellow"/>
              </w:rPr>
              <w:t xml:space="preserve">This requirement also applies to BS operating in Band n28, starting 4 MHz above the Band n28 downlink </w:t>
            </w:r>
            <w:r w:rsidRPr="00D74A46">
              <w:rPr>
                <w:rFonts w:cs="Arial"/>
                <w:i/>
                <w:highlight w:val="yellow"/>
              </w:rPr>
              <w:t>operating band</w:t>
            </w:r>
            <w:r w:rsidRPr="00D74A46">
              <w:rPr>
                <w:rFonts w:cs="Arial"/>
                <w:highlight w:val="yellow"/>
              </w:rPr>
              <w:t xml:space="preserve"> (Note 5).</w:t>
            </w:r>
          </w:p>
        </w:tc>
      </w:tr>
      <w:tr w:rsidR="00BD044A" w:rsidRPr="008307D3" w14:paraId="6B4D5151" w14:textId="77777777">
        <w:trPr>
          <w:cantSplit/>
          <w:jc w:val="center"/>
        </w:trPr>
        <w:tc>
          <w:tcPr>
            <w:tcW w:w="1302" w:type="dxa"/>
            <w:tcBorders>
              <w:top w:val="single" w:sz="2" w:space="0" w:color="auto"/>
              <w:left w:val="single" w:sz="2" w:space="0" w:color="auto"/>
              <w:bottom w:val="nil"/>
              <w:right w:val="single" w:sz="2" w:space="0" w:color="auto"/>
            </w:tcBorders>
          </w:tcPr>
          <w:p w14:paraId="2F3AA0C4" w14:textId="77777777" w:rsidR="00BD044A" w:rsidRPr="008307D3" w:rsidRDefault="00BD044A">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77364D6D" w14:textId="77777777" w:rsidR="00BD044A" w:rsidRPr="00F95B02" w:rsidRDefault="00BD044A">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794540B6"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D07888"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CE156" w14:textId="77777777" w:rsidR="00BD044A" w:rsidRPr="00F95B02" w:rsidRDefault="00BD044A">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BD044A" w:rsidRPr="008307D3" w14:paraId="0D931BEC" w14:textId="77777777">
        <w:trPr>
          <w:cantSplit/>
          <w:jc w:val="center"/>
        </w:trPr>
        <w:tc>
          <w:tcPr>
            <w:tcW w:w="1302" w:type="dxa"/>
            <w:tcBorders>
              <w:top w:val="nil"/>
              <w:left w:val="single" w:sz="2" w:space="0" w:color="auto"/>
              <w:bottom w:val="single" w:sz="2" w:space="0" w:color="auto"/>
              <w:right w:val="single" w:sz="2" w:space="0" w:color="auto"/>
            </w:tcBorders>
          </w:tcPr>
          <w:p w14:paraId="10358FA8" w14:textId="77777777" w:rsidR="00BD044A" w:rsidRPr="008307D3" w:rsidRDefault="00BD044A">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71D4E3FD" w14:textId="77777777" w:rsidR="00BD044A" w:rsidRPr="00F95B02" w:rsidRDefault="00BD044A">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F3B5773"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96980A"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53997E" w14:textId="77777777" w:rsidR="00BD044A" w:rsidRDefault="00BD044A">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203432F1" w14:textId="77777777" w:rsidR="00BD044A" w:rsidRPr="00F95B02" w:rsidRDefault="00BD044A">
            <w:pPr>
              <w:pStyle w:val="TAL"/>
              <w:rPr>
                <w:rFonts w:cs="Arial"/>
              </w:rPr>
            </w:pPr>
            <w:r w:rsidRPr="00D74A46">
              <w:rPr>
                <w:rFonts w:cs="v5.0.0"/>
                <w:highlight w:val="yellow"/>
              </w:rPr>
              <w:t>For BS operating in band n67, it applies for 703 MHz to 736 MHz.</w:t>
            </w:r>
          </w:p>
        </w:tc>
      </w:tr>
      <w:tr w:rsidR="00BD044A" w:rsidRPr="008307D3" w14:paraId="7A5BBFBC"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FA2F470" w14:textId="77777777" w:rsidR="00BD044A" w:rsidRPr="008307D3" w:rsidRDefault="00BD044A">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09886660" w14:textId="77777777" w:rsidR="00BD044A" w:rsidRPr="00F95B02" w:rsidRDefault="00BD044A">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50CC23C0"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846367"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E63A69" w14:textId="77777777" w:rsidR="00BD044A" w:rsidRPr="00F95B02" w:rsidRDefault="00BD044A">
            <w:pPr>
              <w:pStyle w:val="TAL"/>
              <w:rPr>
                <w:rFonts w:cs="Arial"/>
              </w:rPr>
            </w:pPr>
            <w:r w:rsidRPr="00F95B02">
              <w:rPr>
                <w:rFonts w:cs="Arial"/>
              </w:rPr>
              <w:t>This requirement does not apply to BS operating in Band n29</w:t>
            </w:r>
            <w:r>
              <w:rPr>
                <w:rFonts w:cs="Arial"/>
              </w:rPr>
              <w:t xml:space="preserve"> or n85</w:t>
            </w:r>
          </w:p>
        </w:tc>
      </w:tr>
      <w:tr w:rsidR="00BD044A" w:rsidRPr="008307D3" w14:paraId="1C81F830" w14:textId="77777777">
        <w:trPr>
          <w:cantSplit/>
          <w:jc w:val="center"/>
        </w:trPr>
        <w:tc>
          <w:tcPr>
            <w:tcW w:w="1302" w:type="dxa"/>
            <w:tcBorders>
              <w:top w:val="single" w:sz="2" w:space="0" w:color="auto"/>
              <w:left w:val="single" w:sz="2" w:space="0" w:color="auto"/>
              <w:bottom w:val="nil"/>
              <w:right w:val="single" w:sz="2" w:space="0" w:color="auto"/>
            </w:tcBorders>
          </w:tcPr>
          <w:p w14:paraId="2CD77739" w14:textId="77777777" w:rsidR="00BD044A" w:rsidRPr="008307D3" w:rsidRDefault="00BD044A">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61059D26" w14:textId="77777777" w:rsidR="00BD044A" w:rsidRPr="00F95B02" w:rsidRDefault="00BD044A">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2F6A93AC" w14:textId="77777777" w:rsidR="00BD044A" w:rsidRPr="00F95B02" w:rsidRDefault="00BD044A">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6AFF14C" w14:textId="77777777" w:rsidR="00BD044A" w:rsidRPr="00F95B02" w:rsidRDefault="00BD044A">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6C8B2D9" w14:textId="77777777" w:rsidR="00BD044A" w:rsidRPr="00F95B02" w:rsidRDefault="00BD044A">
            <w:pPr>
              <w:pStyle w:val="TAL"/>
              <w:rPr>
                <w:rFonts w:cs="Arial"/>
              </w:rPr>
            </w:pPr>
            <w:r w:rsidRPr="00F95B02">
              <w:rPr>
                <w:rFonts w:cs="Arial"/>
              </w:rPr>
              <w:t>This requirement does not apply to BS operating in band n30</w:t>
            </w:r>
          </w:p>
        </w:tc>
      </w:tr>
      <w:tr w:rsidR="00BD044A" w:rsidRPr="008307D3" w14:paraId="67187F0F" w14:textId="77777777">
        <w:trPr>
          <w:cantSplit/>
          <w:jc w:val="center"/>
        </w:trPr>
        <w:tc>
          <w:tcPr>
            <w:tcW w:w="1302" w:type="dxa"/>
            <w:tcBorders>
              <w:top w:val="nil"/>
              <w:left w:val="single" w:sz="2" w:space="0" w:color="auto"/>
              <w:bottom w:val="single" w:sz="2" w:space="0" w:color="auto"/>
              <w:right w:val="single" w:sz="2" w:space="0" w:color="auto"/>
            </w:tcBorders>
          </w:tcPr>
          <w:p w14:paraId="411B1C9C" w14:textId="77777777" w:rsidR="00BD044A" w:rsidRPr="008307D3" w:rsidRDefault="00BD044A">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482557FA" w14:textId="77777777" w:rsidR="00BD044A" w:rsidRPr="00F95B02" w:rsidRDefault="00BD044A">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BACDA59" w14:textId="77777777" w:rsidR="00BD044A" w:rsidRPr="00F95B02" w:rsidRDefault="00BD044A">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114181F2" w14:textId="77777777" w:rsidR="00BD044A" w:rsidRPr="00F95B02" w:rsidRDefault="00BD044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922CCD3" w14:textId="77777777" w:rsidR="00BD044A" w:rsidRPr="00F95B02" w:rsidRDefault="00BD044A">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BD044A" w:rsidRPr="008307D3" w14:paraId="1EB41029" w14:textId="77777777">
        <w:trPr>
          <w:cantSplit/>
          <w:jc w:val="center"/>
        </w:trPr>
        <w:tc>
          <w:tcPr>
            <w:tcW w:w="1302" w:type="dxa"/>
            <w:vMerge w:val="restart"/>
            <w:tcBorders>
              <w:top w:val="single" w:sz="2" w:space="0" w:color="auto"/>
              <w:left w:val="single" w:sz="2" w:space="0" w:color="auto"/>
              <w:right w:val="single" w:sz="2" w:space="0" w:color="auto"/>
            </w:tcBorders>
          </w:tcPr>
          <w:p w14:paraId="31CF5C6F" w14:textId="77777777" w:rsidR="00BD044A" w:rsidRPr="008307D3" w:rsidRDefault="00BD044A">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7B19DD12" w14:textId="77777777" w:rsidR="00BD044A" w:rsidRPr="00F95B02" w:rsidRDefault="00BD044A">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2A42F812" w14:textId="77777777" w:rsidR="00BD044A" w:rsidRPr="00F95B02" w:rsidRDefault="00BD044A">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633A02E" w14:textId="77777777" w:rsidR="00BD044A" w:rsidRPr="00F95B02" w:rsidRDefault="00BD044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594F627" w14:textId="77777777" w:rsidR="00BD044A" w:rsidRPr="00F95B02" w:rsidRDefault="00BD044A">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BD044A" w:rsidRPr="008307D3" w14:paraId="5AEFC8B1" w14:textId="77777777">
        <w:trPr>
          <w:cantSplit/>
          <w:jc w:val="center"/>
        </w:trPr>
        <w:tc>
          <w:tcPr>
            <w:tcW w:w="1302" w:type="dxa"/>
            <w:vMerge/>
            <w:tcBorders>
              <w:left w:val="single" w:sz="2" w:space="0" w:color="auto"/>
              <w:bottom w:val="single" w:sz="2" w:space="0" w:color="auto"/>
              <w:right w:val="single" w:sz="2" w:space="0" w:color="auto"/>
            </w:tcBorders>
          </w:tcPr>
          <w:p w14:paraId="7CDCAE23"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39116C3A" w14:textId="77777777" w:rsidR="00BD044A" w:rsidRPr="00F95B02" w:rsidRDefault="00BD044A">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6C71BC1E" w14:textId="77777777" w:rsidR="00BD044A" w:rsidRPr="00F95B02" w:rsidRDefault="00BD044A">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24ABCF0" w14:textId="77777777" w:rsidR="00BD044A" w:rsidRPr="00F95B02" w:rsidRDefault="00BD044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83F2EB5" w14:textId="77777777" w:rsidR="00BD044A" w:rsidRPr="00F95B02" w:rsidRDefault="00BD044A">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BD044A" w:rsidRPr="008307D3" w14:paraId="244C8BE0"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BF32091" w14:textId="77777777" w:rsidR="00BD044A" w:rsidRPr="008307D3" w:rsidRDefault="00BD044A">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9353496" w14:textId="77777777" w:rsidR="00BD044A" w:rsidRPr="00F95B02" w:rsidRDefault="00BD044A">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092F5D80" w14:textId="77777777" w:rsidR="00BD044A" w:rsidRPr="00F95B02" w:rsidRDefault="00BD044A">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922A67A" w14:textId="77777777" w:rsidR="00BD044A" w:rsidRPr="00F95B02" w:rsidRDefault="00BD044A">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1599241" w14:textId="77777777" w:rsidR="00BD044A" w:rsidRPr="00F95B02" w:rsidRDefault="00BD044A">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BD044A" w:rsidRPr="008307D3" w14:paraId="566F6DE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79ED60F" w14:textId="77777777" w:rsidR="00BD044A" w:rsidRPr="008307D3" w:rsidRDefault="00BD044A">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386D472" w14:textId="77777777" w:rsidR="00BD044A" w:rsidRPr="00F95B02" w:rsidRDefault="00BD044A">
            <w:pPr>
              <w:pStyle w:val="TAC"/>
              <w:rPr>
                <w:rFonts w:cs="Arial"/>
                <w:lang w:eastAsia="zh-CN"/>
              </w:rPr>
            </w:pPr>
            <w:r w:rsidRPr="00F95B02">
              <w:rPr>
                <w:rFonts w:cs="Arial"/>
              </w:rPr>
              <w:t>1900 – 1920 MHz</w:t>
            </w:r>
          </w:p>
          <w:p w14:paraId="3690C878" w14:textId="77777777" w:rsidR="00BD044A" w:rsidRPr="00F95B02" w:rsidRDefault="00BD044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B678021" w14:textId="77777777" w:rsidR="00BD044A" w:rsidRPr="00F95B02" w:rsidRDefault="00BD044A">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AB5856" w14:textId="77777777" w:rsidR="00BD044A" w:rsidRPr="00F95B02" w:rsidRDefault="00BD044A">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68E03D" w14:textId="77777777" w:rsidR="00BD044A" w:rsidRPr="00F95B02" w:rsidRDefault="00BD044A">
            <w:pPr>
              <w:pStyle w:val="TAL"/>
              <w:rPr>
                <w:rFonts w:cs="Arial"/>
                <w:lang w:eastAsia="en-GB"/>
              </w:rPr>
            </w:pPr>
          </w:p>
        </w:tc>
      </w:tr>
      <w:tr w:rsidR="00BD044A" w:rsidRPr="008307D3" w14:paraId="5C4256FD"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BD75C42" w14:textId="77777777" w:rsidR="00BD044A" w:rsidRPr="008307D3" w:rsidRDefault="00BD044A">
            <w:pPr>
              <w:pStyle w:val="TAC"/>
            </w:pPr>
            <w:r w:rsidRPr="00F95B02">
              <w:rPr>
                <w:rFonts w:cs="Arial"/>
              </w:rPr>
              <w:t>UTRA TDD Band a) or E-UTRA Band 34</w:t>
            </w:r>
            <w:r w:rsidRPr="00F95B02">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FFB0BB1" w14:textId="77777777" w:rsidR="00BD044A" w:rsidRPr="00F95B02" w:rsidRDefault="00BD044A">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CFC7C96"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4466ED"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2D632D" w14:textId="77777777" w:rsidR="00BD044A" w:rsidRPr="00F95B02" w:rsidRDefault="00BD044A">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BD044A" w:rsidRPr="008307D3" w14:paraId="5C49F76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810171A" w14:textId="77777777" w:rsidR="00BD044A" w:rsidRPr="008307D3" w:rsidRDefault="00BD044A">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C532F91" w14:textId="77777777" w:rsidR="00BD044A" w:rsidRPr="00F95B02" w:rsidRDefault="00BD044A">
            <w:pPr>
              <w:pStyle w:val="TAC"/>
              <w:rPr>
                <w:rFonts w:cs="Arial"/>
                <w:lang w:eastAsia="zh-CN"/>
              </w:rPr>
            </w:pPr>
            <w:r w:rsidRPr="00F95B02">
              <w:rPr>
                <w:rFonts w:cs="Arial"/>
              </w:rPr>
              <w:t>1850 – 1910 MHz</w:t>
            </w:r>
          </w:p>
          <w:p w14:paraId="3E548F8A" w14:textId="77777777" w:rsidR="00BD044A" w:rsidRPr="00F95B02" w:rsidRDefault="00BD04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D136E02"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702A8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604B" w14:textId="77777777" w:rsidR="00BD044A" w:rsidRPr="00F95B02" w:rsidRDefault="00BD044A">
            <w:pPr>
              <w:pStyle w:val="TAL"/>
              <w:rPr>
                <w:rFonts w:cs="Arial"/>
              </w:rPr>
            </w:pPr>
          </w:p>
        </w:tc>
      </w:tr>
      <w:tr w:rsidR="00BD044A" w:rsidRPr="008307D3" w14:paraId="1A8F0A0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CA45826" w14:textId="77777777" w:rsidR="00BD044A" w:rsidRPr="008307D3" w:rsidRDefault="00BD044A">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7D672B5" w14:textId="77777777" w:rsidR="00BD044A" w:rsidRPr="00F95B02" w:rsidRDefault="00BD044A">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28FB7FD8"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643F22"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D6E7FF" w14:textId="77777777" w:rsidR="00BD044A" w:rsidRPr="00F95B02" w:rsidRDefault="00BD044A">
            <w:pPr>
              <w:pStyle w:val="TAL"/>
              <w:rPr>
                <w:rFonts w:cs="Arial"/>
              </w:rPr>
            </w:pPr>
            <w:r w:rsidRPr="00F95B02">
              <w:rPr>
                <w:rFonts w:cs="Arial"/>
              </w:rPr>
              <w:t>This requirement does not apply to BS operating in Band n2 or n25.</w:t>
            </w:r>
          </w:p>
        </w:tc>
      </w:tr>
      <w:tr w:rsidR="00BD044A" w:rsidRPr="008307D3" w14:paraId="1784A568"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C7FEFE6" w14:textId="77777777" w:rsidR="00BD044A" w:rsidRPr="008307D3" w:rsidRDefault="00BD044A">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3235073" w14:textId="77777777" w:rsidR="00BD044A" w:rsidRPr="00F95B02" w:rsidRDefault="00BD044A">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CD23C66"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63C8C1"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197AB1" w14:textId="77777777" w:rsidR="00BD044A" w:rsidRPr="00F95B02" w:rsidRDefault="00BD044A">
            <w:pPr>
              <w:pStyle w:val="TAL"/>
              <w:rPr>
                <w:rFonts w:cs="Arial"/>
              </w:rPr>
            </w:pPr>
          </w:p>
        </w:tc>
      </w:tr>
      <w:tr w:rsidR="00BD044A" w:rsidRPr="008307D3" w14:paraId="4972138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6CA36BC" w14:textId="77777777" w:rsidR="00BD044A" w:rsidRPr="008307D3" w:rsidRDefault="00BD044A">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6A2ADBB" w14:textId="77777777" w:rsidR="00BD044A" w:rsidRPr="00F95B02" w:rsidRDefault="00BD044A">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9EF93D5"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07355D"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96E23D" w14:textId="77777777" w:rsidR="00BD044A" w:rsidRPr="00F95B02" w:rsidRDefault="00BD044A">
            <w:pPr>
              <w:pStyle w:val="TAL"/>
              <w:rPr>
                <w:rFonts w:cs="Arial"/>
              </w:rPr>
            </w:pPr>
            <w:r w:rsidRPr="00F95B02">
              <w:rPr>
                <w:rFonts w:cs="Arial"/>
              </w:rPr>
              <w:t xml:space="preserve">This requirement does not apply to BS operating in Band n38. </w:t>
            </w:r>
          </w:p>
        </w:tc>
      </w:tr>
      <w:tr w:rsidR="00BD044A" w:rsidRPr="008307D3" w14:paraId="2A9A572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863116F" w14:textId="77777777" w:rsidR="00BD044A" w:rsidRPr="008307D3" w:rsidRDefault="00BD044A">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BA0936F" w14:textId="77777777" w:rsidR="00BD044A" w:rsidRPr="00F95B02" w:rsidRDefault="00BD044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A44E76F"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6F6C8E"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A47E9D" w14:textId="77777777" w:rsidR="00BD044A" w:rsidRPr="00F95B02" w:rsidRDefault="00BD044A">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BD044A" w:rsidRPr="008307D3" w14:paraId="36091AE7"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E0D5DD5" w14:textId="77777777" w:rsidR="00BD044A" w:rsidRPr="008307D3" w:rsidRDefault="00BD044A">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1D5B434" w14:textId="77777777" w:rsidR="00BD044A" w:rsidRPr="00F95B02" w:rsidRDefault="00BD044A">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E6F2A98"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C2052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4C6D47" w14:textId="77777777" w:rsidR="00BD044A" w:rsidRPr="00F95B02" w:rsidRDefault="00BD044A">
            <w:pPr>
              <w:pStyle w:val="TAL"/>
              <w:rPr>
                <w:rFonts w:cs="Arial"/>
              </w:rPr>
            </w:pPr>
            <w:r w:rsidRPr="00F95B02">
              <w:rPr>
                <w:rFonts w:cs="Arial"/>
              </w:rPr>
              <w:t>This requirement does not apply to BS operating in Band n30 or n40.</w:t>
            </w:r>
          </w:p>
        </w:tc>
      </w:tr>
      <w:tr w:rsidR="00BD044A" w:rsidRPr="008307D3" w14:paraId="16E2A6D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659EF28" w14:textId="77777777" w:rsidR="00BD044A" w:rsidRPr="008307D3" w:rsidRDefault="00BD044A">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3387FD7" w14:textId="77777777" w:rsidR="00BD044A" w:rsidRPr="00F95B02" w:rsidRDefault="00BD044A">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98D1852"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EAEAFD"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5C6A6" w14:textId="77777777" w:rsidR="00BD044A" w:rsidRPr="00F95B02" w:rsidRDefault="00BD044A">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BD044A" w:rsidRPr="008307D3" w14:paraId="29B50AF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0288751" w14:textId="77777777" w:rsidR="00BD044A" w:rsidRPr="008307D3" w:rsidRDefault="00BD044A">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DDBDAC8" w14:textId="77777777" w:rsidR="00BD044A" w:rsidRPr="00F95B02" w:rsidRDefault="00BD044A">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66518DF"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782AB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B39CB" w14:textId="77777777" w:rsidR="00BD044A" w:rsidRPr="00F95B02" w:rsidRDefault="00BD044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044A" w:rsidRPr="008307D3" w14:paraId="3B110C7B"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173A1D8" w14:textId="77777777" w:rsidR="00BD044A" w:rsidRPr="008307D3" w:rsidRDefault="00BD044A">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C14A0B3" w14:textId="77777777" w:rsidR="00BD044A" w:rsidRPr="00F95B02" w:rsidRDefault="00BD044A">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E65ECEF"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3F7B0B"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603654" w14:textId="77777777" w:rsidR="00BD044A" w:rsidRPr="00F95B02" w:rsidRDefault="00BD044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044A" w:rsidRPr="008307D3" w14:paraId="40679B45"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818ADF7" w14:textId="77777777" w:rsidR="00BD044A" w:rsidRPr="008307D3" w:rsidRDefault="00BD044A">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5D6AA0F" w14:textId="77777777" w:rsidR="00BD044A" w:rsidRPr="00F95B02" w:rsidRDefault="00BD044A">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746C650"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329BC5"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E8A97" w14:textId="77777777" w:rsidR="00BD044A" w:rsidRPr="00F95B02" w:rsidRDefault="00BD044A">
            <w:pPr>
              <w:pStyle w:val="TAL"/>
              <w:rPr>
                <w:rFonts w:cs="Arial"/>
              </w:rPr>
            </w:pPr>
            <w:r w:rsidRPr="00F95B02">
              <w:rPr>
                <w:rFonts w:cs="Arial"/>
              </w:rPr>
              <w:t>This is not applicable to BS operating in Band n28.</w:t>
            </w:r>
          </w:p>
        </w:tc>
      </w:tr>
      <w:tr w:rsidR="00BD044A" w:rsidRPr="008307D3" w14:paraId="4331B2B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1BC8CCB" w14:textId="77777777" w:rsidR="00BD044A" w:rsidRPr="008307D3" w:rsidRDefault="00BD044A">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97222B6" w14:textId="77777777" w:rsidR="00BD044A" w:rsidRPr="00F95B02" w:rsidRDefault="00BD044A">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AAA6739" w14:textId="77777777" w:rsidR="00BD044A" w:rsidRPr="00F95B02" w:rsidRDefault="00BD044A">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0646DE03" w14:textId="77777777" w:rsidR="00BD044A" w:rsidRPr="00F95B02" w:rsidRDefault="00BD044A">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7BFC692" w14:textId="77777777" w:rsidR="00BD044A" w:rsidRPr="00F95B02" w:rsidRDefault="00BD044A">
            <w:pPr>
              <w:pStyle w:val="TAL"/>
              <w:rPr>
                <w:rFonts w:cs="Arial"/>
              </w:rPr>
            </w:pPr>
          </w:p>
        </w:tc>
      </w:tr>
      <w:tr w:rsidR="00BD044A" w:rsidRPr="008307D3" w14:paraId="1966AA88"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4A12077" w14:textId="77777777" w:rsidR="00BD044A" w:rsidRPr="008307D3" w:rsidRDefault="00BD044A">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4677237" w14:textId="77777777" w:rsidR="00BD044A" w:rsidRPr="00F95B02" w:rsidRDefault="00BD044A">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F955A8E" w14:textId="77777777" w:rsidR="00BD044A" w:rsidRPr="00F95B02" w:rsidRDefault="00BD044A">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BFEAB9" w14:textId="77777777" w:rsidR="00BD044A" w:rsidRPr="00F95B02" w:rsidRDefault="00BD044A">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9CC60E" w14:textId="77777777" w:rsidR="00BD044A" w:rsidRPr="00F95B02" w:rsidRDefault="00BD044A">
            <w:pPr>
              <w:pStyle w:val="TAL"/>
              <w:rPr>
                <w:rFonts w:cs="Arial"/>
              </w:rPr>
            </w:pPr>
            <w:r>
              <w:rPr>
                <w:rFonts w:cs="Arial"/>
              </w:rPr>
              <w:t>This is not applicable to BS operating in Band n46, n96 or n102.</w:t>
            </w:r>
          </w:p>
        </w:tc>
      </w:tr>
      <w:tr w:rsidR="00BD044A" w:rsidRPr="008307D3" w14:paraId="187BF758"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2A8D3AA" w14:textId="77777777" w:rsidR="00BD044A" w:rsidRPr="008307D3" w:rsidRDefault="00BD044A">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1CCDED5" w14:textId="77777777" w:rsidR="00BD044A" w:rsidRPr="00F95B02" w:rsidRDefault="00BD044A">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B8D912B" w14:textId="77777777" w:rsidR="00BD044A" w:rsidRPr="00F95B02" w:rsidRDefault="00BD044A">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107038C" w14:textId="77777777" w:rsidR="00BD044A" w:rsidRPr="00F95B02" w:rsidRDefault="00BD044A">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200566" w14:textId="77777777" w:rsidR="00BD044A" w:rsidRPr="00F95B02" w:rsidRDefault="00BD044A">
            <w:pPr>
              <w:pStyle w:val="TAL"/>
              <w:rPr>
                <w:rFonts w:cs="Arial"/>
              </w:rPr>
            </w:pPr>
          </w:p>
        </w:tc>
      </w:tr>
      <w:tr w:rsidR="00BD044A" w:rsidRPr="008307D3" w14:paraId="15CB7C38"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6CCA3EA" w14:textId="77777777" w:rsidR="00BD044A" w:rsidRPr="008307D3" w:rsidRDefault="00BD044A">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3B923A5" w14:textId="77777777" w:rsidR="00BD044A" w:rsidRPr="00F95B02" w:rsidRDefault="00BD044A">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0995067" w14:textId="77777777" w:rsidR="00BD044A" w:rsidRPr="00F95B02" w:rsidRDefault="00BD044A">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4AE42A2" w14:textId="77777777" w:rsidR="00BD044A" w:rsidRPr="00F95B02" w:rsidRDefault="00BD044A">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C3EF1B4" w14:textId="77777777" w:rsidR="00BD044A" w:rsidRPr="00F95B02" w:rsidRDefault="00BD044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044A" w:rsidRPr="008307D3" w14:paraId="7B2F65D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A6928EA" w14:textId="77777777" w:rsidR="00BD044A" w:rsidRPr="008307D3" w:rsidRDefault="00BD044A">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6F53782A" w14:textId="77777777" w:rsidR="00BD044A" w:rsidRPr="00F95B02" w:rsidRDefault="00BD044A">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035D752" w14:textId="77777777" w:rsidR="00BD044A" w:rsidRPr="00F95B02" w:rsidRDefault="00BD044A">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C924C90" w14:textId="77777777" w:rsidR="00BD044A" w:rsidRPr="00F95B02" w:rsidRDefault="00BD044A">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90202D" w14:textId="77777777" w:rsidR="00BD044A" w:rsidRPr="00F95B02" w:rsidRDefault="00BD044A">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044A" w:rsidRPr="008307D3" w14:paraId="55047A5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461EC59" w14:textId="77777777" w:rsidR="00BD044A" w:rsidRPr="008307D3" w:rsidRDefault="00BD044A">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BB5020D" w14:textId="77777777" w:rsidR="00BD044A" w:rsidRPr="00F95B02" w:rsidRDefault="00BD044A">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A1C7FE6" w14:textId="77777777" w:rsidR="00BD044A" w:rsidRPr="00F95B02" w:rsidRDefault="00BD04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2633F80"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87B3AB" w14:textId="77777777" w:rsidR="00BD044A" w:rsidRPr="00F95B02" w:rsidRDefault="00BD044A">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044A" w:rsidRPr="008307D3" w14:paraId="2D5F6EB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7D7516D" w14:textId="77777777" w:rsidR="00BD044A" w:rsidRPr="008307D3" w:rsidRDefault="00BD044A">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A5B7DF2" w14:textId="77777777" w:rsidR="00BD044A" w:rsidRPr="00F95B02" w:rsidRDefault="00BD044A">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2FB5AFE" w14:textId="77777777" w:rsidR="00BD044A" w:rsidRPr="00F95B02" w:rsidRDefault="00BD044A">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DEB750" w14:textId="77777777" w:rsidR="00BD044A" w:rsidRPr="00F95B02" w:rsidRDefault="00BD044A">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2B476A" w14:textId="77777777" w:rsidR="00BD044A" w:rsidRPr="00F95B02" w:rsidRDefault="00BD044A">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BD044A" w:rsidRPr="008307D3" w14:paraId="35F8070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1267D8D" w14:textId="77777777" w:rsidR="00BD044A" w:rsidRPr="00F95B02" w:rsidRDefault="00BD044A">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7CAB70B9" w14:textId="77777777" w:rsidR="00BD044A" w:rsidRPr="00F95B02" w:rsidRDefault="00BD044A">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581055A1" w14:textId="77777777" w:rsidR="00BD044A" w:rsidRPr="00F95B02" w:rsidRDefault="00BD044A">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5B1D50A" w14:textId="77777777" w:rsidR="00BD044A" w:rsidRPr="00F95B02" w:rsidRDefault="00BD044A">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246820E" w14:textId="77777777" w:rsidR="00BD044A" w:rsidRPr="00F95B02" w:rsidRDefault="00BD044A">
            <w:pPr>
              <w:pStyle w:val="TAC"/>
            </w:pPr>
            <w:r>
              <w:rPr>
                <w:rFonts w:cs="Arial"/>
                <w:lang w:eastAsia="en-GB"/>
              </w:rPr>
              <w:t>This requirement does not apply to BS operating in Band</w:t>
            </w:r>
            <w:r>
              <w:rPr>
                <w:rFonts w:cs="Arial"/>
                <w:lang w:eastAsia="zh-CN"/>
              </w:rPr>
              <w:t xml:space="preserve"> n54</w:t>
            </w:r>
          </w:p>
        </w:tc>
      </w:tr>
      <w:tr w:rsidR="00BD044A" w:rsidRPr="008307D3" w14:paraId="01AD2D3D" w14:textId="77777777">
        <w:trPr>
          <w:cantSplit/>
          <w:jc w:val="center"/>
        </w:trPr>
        <w:tc>
          <w:tcPr>
            <w:tcW w:w="1302" w:type="dxa"/>
            <w:tcBorders>
              <w:top w:val="single" w:sz="2" w:space="0" w:color="auto"/>
              <w:left w:val="single" w:sz="2" w:space="0" w:color="auto"/>
              <w:bottom w:val="nil"/>
              <w:right w:val="single" w:sz="2" w:space="0" w:color="auto"/>
            </w:tcBorders>
          </w:tcPr>
          <w:p w14:paraId="0731D336" w14:textId="77777777" w:rsidR="00BD044A" w:rsidRPr="008307D3" w:rsidRDefault="00BD044A">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1D807F48" w14:textId="77777777" w:rsidR="00BD044A" w:rsidRPr="00F95B02" w:rsidRDefault="00BD044A">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659FBDA1"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3AA67A"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1159C2" w14:textId="77777777" w:rsidR="00BD044A" w:rsidRPr="00F95B02" w:rsidRDefault="00BD044A">
            <w:pPr>
              <w:pStyle w:val="TAL"/>
              <w:rPr>
                <w:rFonts w:cs="Arial"/>
              </w:rPr>
            </w:pPr>
            <w:r w:rsidRPr="00F95B02">
              <w:rPr>
                <w:rFonts w:cs="Arial"/>
              </w:rPr>
              <w:t xml:space="preserve">This requirement does not apply to BS operating in band n1 or n65. </w:t>
            </w:r>
          </w:p>
        </w:tc>
      </w:tr>
      <w:tr w:rsidR="00BD044A" w:rsidRPr="008307D3" w14:paraId="77941724" w14:textId="77777777">
        <w:trPr>
          <w:cantSplit/>
          <w:jc w:val="center"/>
        </w:trPr>
        <w:tc>
          <w:tcPr>
            <w:tcW w:w="1302" w:type="dxa"/>
            <w:tcBorders>
              <w:top w:val="nil"/>
              <w:left w:val="single" w:sz="2" w:space="0" w:color="auto"/>
              <w:bottom w:val="single" w:sz="2" w:space="0" w:color="auto"/>
              <w:right w:val="single" w:sz="2" w:space="0" w:color="auto"/>
            </w:tcBorders>
          </w:tcPr>
          <w:p w14:paraId="6BAD34C1" w14:textId="77777777" w:rsidR="00BD044A" w:rsidRPr="008307D3" w:rsidRDefault="00BD044A">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6ECDC7C6" w14:textId="77777777" w:rsidR="00BD044A" w:rsidRPr="00F95B02" w:rsidRDefault="00BD044A">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6775EAD7" w14:textId="77777777" w:rsidR="00BD044A" w:rsidRPr="00F95B02" w:rsidRDefault="00BD044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BF3A4F" w14:textId="77777777" w:rsidR="00BD044A" w:rsidRPr="00F95B02" w:rsidRDefault="00BD044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CBA60" w14:textId="77777777" w:rsidR="00BD044A" w:rsidRPr="00F95B02" w:rsidRDefault="00BD044A">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EF6A7E7" w14:textId="77777777" w:rsidR="00BD044A" w:rsidRPr="00F95B02" w:rsidRDefault="00BD044A">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BD044A" w:rsidRPr="008307D3" w14:paraId="5D628C9E" w14:textId="77777777">
        <w:trPr>
          <w:cantSplit/>
          <w:jc w:val="center"/>
        </w:trPr>
        <w:tc>
          <w:tcPr>
            <w:tcW w:w="1302" w:type="dxa"/>
            <w:tcBorders>
              <w:top w:val="single" w:sz="2" w:space="0" w:color="auto"/>
              <w:left w:val="single" w:sz="2" w:space="0" w:color="auto"/>
              <w:bottom w:val="nil"/>
              <w:right w:val="single" w:sz="2" w:space="0" w:color="auto"/>
            </w:tcBorders>
          </w:tcPr>
          <w:p w14:paraId="0748B233" w14:textId="77777777" w:rsidR="00BD044A" w:rsidRPr="008307D3" w:rsidRDefault="00BD044A">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0AE8F438" w14:textId="77777777" w:rsidR="00BD044A" w:rsidRPr="00F95B02" w:rsidRDefault="00BD044A">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5EDC9D5"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64C0C7"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44684F" w14:textId="77777777" w:rsidR="00BD044A" w:rsidRPr="00F95B02" w:rsidRDefault="00BD044A">
            <w:pPr>
              <w:pStyle w:val="TAL"/>
              <w:rPr>
                <w:rFonts w:cs="Arial"/>
                <w:lang w:eastAsia="ja-JP"/>
              </w:rPr>
            </w:pPr>
            <w:r w:rsidRPr="00F95B02">
              <w:rPr>
                <w:rFonts w:cs="Arial"/>
              </w:rPr>
              <w:t>This requirement does not apply to BS operating in band n66.</w:t>
            </w:r>
          </w:p>
        </w:tc>
      </w:tr>
      <w:tr w:rsidR="00BD044A" w:rsidRPr="008307D3" w14:paraId="3DCC171E" w14:textId="77777777">
        <w:trPr>
          <w:cantSplit/>
          <w:jc w:val="center"/>
        </w:trPr>
        <w:tc>
          <w:tcPr>
            <w:tcW w:w="1302" w:type="dxa"/>
            <w:tcBorders>
              <w:top w:val="nil"/>
              <w:left w:val="single" w:sz="2" w:space="0" w:color="auto"/>
              <w:bottom w:val="single" w:sz="2" w:space="0" w:color="auto"/>
              <w:right w:val="single" w:sz="2" w:space="0" w:color="auto"/>
            </w:tcBorders>
          </w:tcPr>
          <w:p w14:paraId="28B97526" w14:textId="77777777" w:rsidR="00BD044A" w:rsidRPr="008307D3" w:rsidRDefault="00BD044A">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6DCFEDEC" w14:textId="77777777" w:rsidR="00BD044A" w:rsidRPr="00F95B02" w:rsidRDefault="00BD044A">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5CE75CA3" w14:textId="77777777" w:rsidR="00BD044A" w:rsidRPr="00F95B02" w:rsidRDefault="00BD044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D9B441" w14:textId="77777777" w:rsidR="00BD044A" w:rsidRPr="00F95B02" w:rsidRDefault="00BD044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E4EFB0" w14:textId="77777777" w:rsidR="00BD044A" w:rsidRPr="00F95B02" w:rsidRDefault="00BD044A">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044A" w:rsidRPr="008307D3" w14:paraId="0FB48CF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99FAE1E" w14:textId="77777777" w:rsidR="00BD044A" w:rsidRPr="008307D3" w:rsidRDefault="00BD044A">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DE79508" w14:textId="77777777" w:rsidR="00BD044A" w:rsidRPr="00F95B02" w:rsidRDefault="00BD044A">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84D2F79"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22E715"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07FE53" w14:textId="77777777" w:rsidR="00BD044A" w:rsidRPr="00F95B02" w:rsidRDefault="00BD044A">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BD044A" w:rsidRPr="008307D3" w14:paraId="652B71DF" w14:textId="77777777">
        <w:trPr>
          <w:cantSplit/>
          <w:jc w:val="center"/>
        </w:trPr>
        <w:tc>
          <w:tcPr>
            <w:tcW w:w="1302" w:type="dxa"/>
            <w:tcBorders>
              <w:top w:val="single" w:sz="2" w:space="0" w:color="auto"/>
              <w:left w:val="single" w:sz="2" w:space="0" w:color="auto"/>
              <w:bottom w:val="nil"/>
              <w:right w:val="single" w:sz="2" w:space="0" w:color="auto"/>
            </w:tcBorders>
          </w:tcPr>
          <w:p w14:paraId="1C91DA1F" w14:textId="77777777" w:rsidR="00BD044A" w:rsidRPr="008307D3" w:rsidRDefault="00BD044A">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226995AE" w14:textId="77777777" w:rsidR="00BD044A" w:rsidRPr="00F95B02" w:rsidRDefault="00BD044A">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479FF373"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4B684E"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ED56E6" w14:textId="77777777" w:rsidR="00BD044A" w:rsidRPr="00F95B02" w:rsidRDefault="00BD044A">
            <w:pPr>
              <w:pStyle w:val="TAL"/>
              <w:rPr>
                <w:rFonts w:cs="Arial"/>
              </w:rPr>
            </w:pPr>
            <w:r w:rsidRPr="00F95B02">
              <w:rPr>
                <w:rFonts w:cs="Arial"/>
              </w:rPr>
              <w:t>This requirement does not apply to BS operating in band n28.</w:t>
            </w:r>
          </w:p>
        </w:tc>
      </w:tr>
      <w:tr w:rsidR="00BD044A" w:rsidRPr="008307D3" w14:paraId="7F1F5C40" w14:textId="77777777">
        <w:trPr>
          <w:cantSplit/>
          <w:jc w:val="center"/>
        </w:trPr>
        <w:tc>
          <w:tcPr>
            <w:tcW w:w="1302" w:type="dxa"/>
            <w:tcBorders>
              <w:top w:val="nil"/>
              <w:left w:val="single" w:sz="2" w:space="0" w:color="auto"/>
              <w:bottom w:val="single" w:sz="2" w:space="0" w:color="auto"/>
              <w:right w:val="single" w:sz="2" w:space="0" w:color="auto"/>
            </w:tcBorders>
          </w:tcPr>
          <w:p w14:paraId="4EBC5A51"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2AE1BB41" w14:textId="77777777" w:rsidR="00BD044A" w:rsidRPr="00F95B02" w:rsidRDefault="00BD044A">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0D980AF"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2A8BC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40E85F" w14:textId="77777777" w:rsidR="00BD044A" w:rsidRPr="00F95B02" w:rsidRDefault="00BD044A">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BD044A" w:rsidRPr="008307D3" w14:paraId="699D196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122F7FC" w14:textId="77777777" w:rsidR="00BD044A" w:rsidRPr="008307D3" w:rsidRDefault="00BD044A">
            <w:pPr>
              <w:pStyle w:val="TAC"/>
            </w:pPr>
            <w:r w:rsidRPr="00F95B02">
              <w:rPr>
                <w:rFonts w:cs="Arial"/>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65907EBF" w14:textId="77777777" w:rsidR="00BD044A" w:rsidRPr="00F95B02" w:rsidRDefault="00BD044A">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35B5D7E"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1EB17F"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8C1F65" w14:textId="77777777" w:rsidR="00BD044A" w:rsidRPr="00F95B02" w:rsidRDefault="00BD044A">
            <w:pPr>
              <w:pStyle w:val="TAL"/>
              <w:rPr>
                <w:rFonts w:cs="Arial"/>
              </w:rPr>
            </w:pPr>
            <w:r w:rsidRPr="00F95B02">
              <w:rPr>
                <w:rFonts w:cs="Arial"/>
              </w:rPr>
              <w:t>This requirement does not apply to BS operating in Band n38.</w:t>
            </w:r>
          </w:p>
        </w:tc>
      </w:tr>
      <w:tr w:rsidR="00BD044A" w:rsidRPr="008307D3" w14:paraId="69386DA6" w14:textId="77777777">
        <w:trPr>
          <w:cantSplit/>
          <w:jc w:val="center"/>
        </w:trPr>
        <w:tc>
          <w:tcPr>
            <w:tcW w:w="1302" w:type="dxa"/>
            <w:tcBorders>
              <w:top w:val="single" w:sz="2" w:space="0" w:color="auto"/>
              <w:left w:val="single" w:sz="2" w:space="0" w:color="auto"/>
              <w:bottom w:val="nil"/>
              <w:right w:val="single" w:sz="2" w:space="0" w:color="auto"/>
            </w:tcBorders>
          </w:tcPr>
          <w:p w14:paraId="4AE3F7E8" w14:textId="77777777" w:rsidR="00BD044A" w:rsidRPr="008307D3" w:rsidRDefault="00BD044A">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26AA4C4F" w14:textId="77777777" w:rsidR="00BD044A" w:rsidRPr="00F95B02" w:rsidRDefault="00BD044A">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6E3E420C"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78ADE9"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B49EAE" w14:textId="77777777" w:rsidR="00BD044A" w:rsidRPr="00F95B02" w:rsidRDefault="00BD044A">
            <w:pPr>
              <w:pStyle w:val="TAL"/>
              <w:rPr>
                <w:rFonts w:cs="Arial"/>
              </w:rPr>
            </w:pPr>
            <w:r w:rsidRPr="00F95B02">
              <w:rPr>
                <w:rFonts w:cs="Arial"/>
              </w:rPr>
              <w:t>This requirement does not apply to BS operating in band n2, n25 or n70</w:t>
            </w:r>
          </w:p>
        </w:tc>
      </w:tr>
      <w:tr w:rsidR="00BD044A" w:rsidRPr="008307D3" w14:paraId="65552B59" w14:textId="77777777">
        <w:trPr>
          <w:cantSplit/>
          <w:jc w:val="center"/>
        </w:trPr>
        <w:tc>
          <w:tcPr>
            <w:tcW w:w="1302" w:type="dxa"/>
            <w:tcBorders>
              <w:top w:val="nil"/>
              <w:left w:val="single" w:sz="2" w:space="0" w:color="auto"/>
              <w:bottom w:val="single" w:sz="2" w:space="0" w:color="auto"/>
              <w:right w:val="single" w:sz="2" w:space="0" w:color="auto"/>
            </w:tcBorders>
          </w:tcPr>
          <w:p w14:paraId="34D35D7C" w14:textId="77777777" w:rsidR="00BD044A" w:rsidRPr="008307D3" w:rsidRDefault="00BD044A">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BB63245" w14:textId="77777777" w:rsidR="00BD044A" w:rsidRPr="00F95B02" w:rsidRDefault="00BD044A">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07B33AD7" w14:textId="77777777" w:rsidR="00BD044A" w:rsidRPr="00F95B02" w:rsidRDefault="00BD044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E4FF4F" w14:textId="77777777" w:rsidR="00BD044A" w:rsidRPr="00F95B02" w:rsidRDefault="00BD044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232BD3" w14:textId="77777777" w:rsidR="00BD044A" w:rsidRPr="00F95B02" w:rsidRDefault="00BD044A">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BD044A" w:rsidRPr="008307D3" w14:paraId="0BCBD8C3" w14:textId="77777777">
        <w:trPr>
          <w:cantSplit/>
          <w:jc w:val="center"/>
        </w:trPr>
        <w:tc>
          <w:tcPr>
            <w:tcW w:w="1302" w:type="dxa"/>
            <w:tcBorders>
              <w:top w:val="single" w:sz="2" w:space="0" w:color="auto"/>
              <w:left w:val="single" w:sz="2" w:space="0" w:color="auto"/>
              <w:bottom w:val="nil"/>
              <w:right w:val="single" w:sz="2" w:space="0" w:color="auto"/>
            </w:tcBorders>
          </w:tcPr>
          <w:p w14:paraId="0F6CE32E" w14:textId="77777777" w:rsidR="00BD044A" w:rsidRPr="008307D3" w:rsidRDefault="00BD044A">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F541A20" w14:textId="77777777" w:rsidR="00BD044A" w:rsidRPr="00F95B02" w:rsidRDefault="00BD044A">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387B233B" w14:textId="77777777" w:rsidR="00BD044A" w:rsidRPr="00F95B02" w:rsidRDefault="00BD044A">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7034D99" w14:textId="77777777" w:rsidR="00BD044A" w:rsidRPr="00F95B02" w:rsidRDefault="00BD044A">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C4C525" w14:textId="77777777" w:rsidR="00BD044A" w:rsidRPr="00F95B02" w:rsidRDefault="00BD044A">
            <w:pPr>
              <w:pStyle w:val="TAL"/>
              <w:rPr>
                <w:rFonts w:cs="Arial"/>
              </w:rPr>
            </w:pPr>
            <w:r>
              <w:rPr>
                <w:rFonts w:cs="Arial"/>
                <w:lang w:eastAsia="ko-KR"/>
              </w:rPr>
              <w:t>This requirement does not apply to BS operating in band n71</w:t>
            </w:r>
            <w:r>
              <w:rPr>
                <w:rFonts w:cs="Arial" w:hint="eastAsia"/>
                <w:lang w:val="en-US" w:eastAsia="zh-CN"/>
              </w:rPr>
              <w:t xml:space="preserve"> or n105</w:t>
            </w:r>
          </w:p>
        </w:tc>
      </w:tr>
      <w:tr w:rsidR="00BD044A" w:rsidRPr="008307D3" w14:paraId="7050D86B" w14:textId="77777777">
        <w:trPr>
          <w:cantSplit/>
          <w:jc w:val="center"/>
        </w:trPr>
        <w:tc>
          <w:tcPr>
            <w:tcW w:w="1302" w:type="dxa"/>
            <w:tcBorders>
              <w:top w:val="nil"/>
              <w:left w:val="single" w:sz="2" w:space="0" w:color="auto"/>
              <w:bottom w:val="single" w:sz="2" w:space="0" w:color="auto"/>
              <w:right w:val="single" w:sz="2" w:space="0" w:color="auto"/>
            </w:tcBorders>
          </w:tcPr>
          <w:p w14:paraId="26476CC9" w14:textId="77777777" w:rsidR="00BD044A" w:rsidRPr="008307D3" w:rsidRDefault="00BD044A">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D251A7C" w14:textId="77777777" w:rsidR="00BD044A" w:rsidRPr="00F95B02" w:rsidRDefault="00BD044A">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3375DB1E" w14:textId="77777777" w:rsidR="00BD044A" w:rsidRPr="00F95B02" w:rsidRDefault="00BD044A">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B63E018" w14:textId="77777777" w:rsidR="00BD044A" w:rsidRPr="00F95B02" w:rsidRDefault="00BD044A">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98DC86" w14:textId="77777777" w:rsidR="00BD044A" w:rsidRPr="00F95B02" w:rsidRDefault="00BD044A">
            <w:pPr>
              <w:pStyle w:val="TAL"/>
              <w:rPr>
                <w:rFonts w:cs="Arial"/>
              </w:rPr>
            </w:pPr>
            <w:r>
              <w:rPr>
                <w:rFonts w:cs="Arial"/>
                <w:lang w:eastAsia="ko-KR"/>
              </w:rPr>
              <w:t>This requirement does not apply to BS operating in band n71</w:t>
            </w:r>
            <w:r>
              <w:rPr>
                <w:rFonts w:cs="Arial" w:hint="eastAsia"/>
                <w:lang w:val="en-US" w:eastAsia="zh-CN"/>
              </w:rPr>
              <w:t xml:space="preserve"> or n105</w:t>
            </w:r>
            <w:r>
              <w:rPr>
                <w:rFonts w:cs="Arial"/>
                <w:lang w:eastAsia="ko-KR"/>
              </w:rPr>
              <w:t>, since it is already covered by the requirement in clause 6.6.5.2.2</w:t>
            </w:r>
            <w:r>
              <w:rPr>
                <w:rFonts w:cs="v5.0.0"/>
              </w:rPr>
              <w:t>.</w:t>
            </w:r>
          </w:p>
        </w:tc>
      </w:tr>
      <w:tr w:rsidR="00BD044A" w:rsidRPr="008307D3" w14:paraId="6F5A19A5" w14:textId="77777777">
        <w:trPr>
          <w:cantSplit/>
          <w:jc w:val="center"/>
        </w:trPr>
        <w:tc>
          <w:tcPr>
            <w:tcW w:w="1302" w:type="dxa"/>
            <w:vMerge w:val="restart"/>
            <w:tcBorders>
              <w:top w:val="single" w:sz="2" w:space="0" w:color="auto"/>
              <w:left w:val="single" w:sz="2" w:space="0" w:color="auto"/>
              <w:right w:val="single" w:sz="2" w:space="0" w:color="auto"/>
            </w:tcBorders>
          </w:tcPr>
          <w:p w14:paraId="688B759B" w14:textId="77777777" w:rsidR="00BD044A" w:rsidRPr="008307D3" w:rsidRDefault="00BD044A">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492BBB83" w14:textId="77777777" w:rsidR="00BD044A" w:rsidRPr="00F95B02" w:rsidRDefault="00BD044A">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DC56243" w14:textId="77777777" w:rsidR="00BD044A" w:rsidRPr="00F95B02" w:rsidRDefault="00BD044A">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8577DBC" w14:textId="77777777" w:rsidR="00BD044A" w:rsidRPr="00F95B02" w:rsidRDefault="00BD044A">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7F3D29" w14:textId="77777777" w:rsidR="00BD044A" w:rsidRPr="00F95B02" w:rsidRDefault="00BD044A">
            <w:pPr>
              <w:pStyle w:val="TAL"/>
              <w:rPr>
                <w:rFonts w:cs="Arial"/>
                <w:lang w:eastAsia="ko-KR"/>
              </w:rPr>
            </w:pPr>
            <w:r w:rsidRPr="008E0CAC">
              <w:t>This requirement does not apply to BS operating in band n31 or n72</w:t>
            </w:r>
            <w:r w:rsidRPr="008E0CAC">
              <w:rPr>
                <w:rFonts w:cs="v5.0.0"/>
              </w:rPr>
              <w:t>.</w:t>
            </w:r>
          </w:p>
        </w:tc>
      </w:tr>
      <w:tr w:rsidR="00BD044A" w:rsidRPr="008307D3" w14:paraId="6DE68B81" w14:textId="77777777">
        <w:trPr>
          <w:cantSplit/>
          <w:jc w:val="center"/>
        </w:trPr>
        <w:tc>
          <w:tcPr>
            <w:tcW w:w="1302" w:type="dxa"/>
            <w:vMerge/>
            <w:tcBorders>
              <w:left w:val="single" w:sz="2" w:space="0" w:color="auto"/>
              <w:bottom w:val="single" w:sz="2" w:space="0" w:color="auto"/>
              <w:right w:val="single" w:sz="2" w:space="0" w:color="auto"/>
            </w:tcBorders>
          </w:tcPr>
          <w:p w14:paraId="6E96C148"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2881C831" w14:textId="77777777" w:rsidR="00BD044A" w:rsidRPr="00F95B02" w:rsidRDefault="00BD044A">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5E9BBF9" w14:textId="77777777" w:rsidR="00BD044A" w:rsidRPr="00F95B02" w:rsidRDefault="00BD044A">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2DCED77" w14:textId="77777777" w:rsidR="00BD044A" w:rsidRPr="00F95B02" w:rsidRDefault="00BD044A">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8EB5F0" w14:textId="77777777" w:rsidR="00BD044A" w:rsidRPr="00F95B02" w:rsidRDefault="00BD044A">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BD044A" w:rsidRPr="008307D3" w14:paraId="3EC058A4" w14:textId="77777777">
        <w:trPr>
          <w:cantSplit/>
          <w:jc w:val="center"/>
        </w:trPr>
        <w:tc>
          <w:tcPr>
            <w:tcW w:w="1302" w:type="dxa"/>
            <w:tcBorders>
              <w:top w:val="single" w:sz="2" w:space="0" w:color="auto"/>
              <w:left w:val="single" w:sz="2" w:space="0" w:color="auto"/>
              <w:bottom w:val="nil"/>
              <w:right w:val="single" w:sz="2" w:space="0" w:color="auto"/>
            </w:tcBorders>
          </w:tcPr>
          <w:p w14:paraId="4082D377" w14:textId="77777777" w:rsidR="00BD044A" w:rsidRPr="008307D3" w:rsidRDefault="00BD044A">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75F762F4" w14:textId="77777777" w:rsidR="00BD044A" w:rsidRPr="00F95B02" w:rsidRDefault="00BD044A">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E9C2BF8" w14:textId="77777777" w:rsidR="00BD044A" w:rsidRPr="00F95B02" w:rsidRDefault="00BD044A">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84F905A" w14:textId="77777777" w:rsidR="00BD044A" w:rsidRPr="00F95B02" w:rsidRDefault="00BD044A">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F619C91" w14:textId="77777777" w:rsidR="00BD044A" w:rsidRPr="00F95B02" w:rsidRDefault="00BD044A">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BD044A" w:rsidRPr="008307D3" w14:paraId="774500F6" w14:textId="77777777">
        <w:trPr>
          <w:cantSplit/>
          <w:jc w:val="center"/>
        </w:trPr>
        <w:tc>
          <w:tcPr>
            <w:tcW w:w="1302" w:type="dxa"/>
            <w:tcBorders>
              <w:top w:val="nil"/>
              <w:left w:val="single" w:sz="2" w:space="0" w:color="auto"/>
              <w:bottom w:val="single" w:sz="2" w:space="0" w:color="auto"/>
              <w:right w:val="single" w:sz="2" w:space="0" w:color="auto"/>
            </w:tcBorders>
          </w:tcPr>
          <w:p w14:paraId="74156FFB" w14:textId="77777777" w:rsidR="00BD044A" w:rsidRPr="008307D3" w:rsidRDefault="00BD044A">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7575D94E" w14:textId="77777777" w:rsidR="00BD044A" w:rsidRPr="00F95B02" w:rsidRDefault="00BD044A">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51E7F8B" w14:textId="77777777" w:rsidR="00BD044A" w:rsidRPr="00F95B02" w:rsidRDefault="00BD044A">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E0FDB3A" w14:textId="77777777" w:rsidR="00BD044A" w:rsidRPr="00F95B02" w:rsidRDefault="00BD044A">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15A10D9" w14:textId="77777777" w:rsidR="00BD044A" w:rsidRPr="00F95B02" w:rsidRDefault="00BD044A">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BD044A" w:rsidRPr="008307D3" w14:paraId="0C2C07A7"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D42DD0C" w14:textId="77777777" w:rsidR="00BD044A" w:rsidRPr="008307D3" w:rsidRDefault="00BD044A">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926E827" w14:textId="77777777" w:rsidR="00BD044A" w:rsidRPr="00F95B02" w:rsidRDefault="00BD044A">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4A5155B" w14:textId="77777777" w:rsidR="00BD044A" w:rsidRPr="00F95B02" w:rsidRDefault="00BD044A">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312132" w14:textId="77777777" w:rsidR="00BD044A" w:rsidRPr="00F95B02" w:rsidRDefault="00BD044A">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D34C89" w14:textId="77777777" w:rsidR="00BD044A" w:rsidRPr="00F95B02" w:rsidRDefault="00BD044A">
            <w:pPr>
              <w:pStyle w:val="TAL"/>
              <w:rPr>
                <w:rFonts w:cs="v5.0.0"/>
                <w:lang w:eastAsia="ko-KR"/>
              </w:rPr>
            </w:pPr>
            <w:r w:rsidRPr="00F95B02">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r w:rsidRPr="00F95B02">
              <w:rPr>
                <w:rFonts w:cs="Arial"/>
                <w:lang w:eastAsia="ko-KR"/>
              </w:rPr>
              <w:t>.</w:t>
            </w:r>
          </w:p>
        </w:tc>
      </w:tr>
      <w:tr w:rsidR="00BD044A" w:rsidRPr="008307D3" w14:paraId="618223D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02E4A18" w14:textId="77777777" w:rsidR="00BD044A" w:rsidRPr="008307D3" w:rsidRDefault="00BD044A">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ADD2594" w14:textId="77777777" w:rsidR="00BD044A" w:rsidRPr="00F95B02" w:rsidRDefault="00BD044A">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0F774B5" w14:textId="77777777" w:rsidR="00BD044A" w:rsidRPr="00F95B02" w:rsidRDefault="00BD04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452AB4"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842B68" w14:textId="77777777" w:rsidR="00BD044A" w:rsidRPr="00F95B02" w:rsidRDefault="00BD044A">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ja-JP"/>
              </w:rPr>
              <w:t xml:space="preserve"> </w:t>
            </w:r>
            <w:r>
              <w:rPr>
                <w:rFonts w:cs="Arial"/>
                <w:lang w:eastAsia="ko-KR"/>
              </w:rPr>
              <w:t>or n109</w:t>
            </w:r>
            <w:r w:rsidRPr="00F95B02">
              <w:rPr>
                <w:rFonts w:cs="Arial"/>
                <w:lang w:eastAsia="ko-KR"/>
              </w:rPr>
              <w:t>.</w:t>
            </w:r>
          </w:p>
        </w:tc>
      </w:tr>
      <w:tr w:rsidR="00BD044A" w:rsidRPr="008307D3" w14:paraId="39F8D14D"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8A536D5" w14:textId="77777777" w:rsidR="00BD044A" w:rsidRPr="008307D3" w:rsidRDefault="00BD044A">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53579C5" w14:textId="77777777" w:rsidR="00BD044A" w:rsidRPr="00F95B02" w:rsidRDefault="00BD044A">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7F8D6616" w14:textId="77777777" w:rsidR="00BD044A" w:rsidRPr="00F95B02" w:rsidRDefault="00BD04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E924CEE"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9E38DF" w14:textId="77777777" w:rsidR="00BD044A" w:rsidRPr="00F95B02" w:rsidRDefault="00BD044A">
            <w:pPr>
              <w:pStyle w:val="TAL"/>
              <w:rPr>
                <w:rFonts w:cs="Arial"/>
                <w:lang w:eastAsia="ko-KR"/>
              </w:rPr>
            </w:pPr>
            <w:r w:rsidRPr="00F95B02">
              <w:rPr>
                <w:rFonts w:cs="Arial"/>
                <w:lang w:eastAsia="ko-KR"/>
              </w:rPr>
              <w:t>This requirement does not apply to BS operating in Band n48, n77 or n78</w:t>
            </w:r>
          </w:p>
        </w:tc>
      </w:tr>
      <w:tr w:rsidR="00BD044A" w:rsidRPr="008307D3" w14:paraId="5EF1288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9824E6B" w14:textId="77777777" w:rsidR="00BD044A" w:rsidRPr="008307D3" w:rsidRDefault="00BD044A">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7071160" w14:textId="77777777" w:rsidR="00BD044A" w:rsidRPr="00F95B02" w:rsidRDefault="00BD044A">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53253B0" w14:textId="77777777" w:rsidR="00BD044A" w:rsidRPr="00F95B02" w:rsidRDefault="00BD04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6C1492D"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210CB5" w14:textId="77777777" w:rsidR="00BD044A" w:rsidRPr="00F95B02" w:rsidRDefault="00BD044A">
            <w:pPr>
              <w:pStyle w:val="TAL"/>
              <w:rPr>
                <w:rFonts w:cs="Arial"/>
                <w:lang w:eastAsia="ko-KR"/>
              </w:rPr>
            </w:pPr>
            <w:r w:rsidRPr="00F95B02">
              <w:rPr>
                <w:rFonts w:cs="Arial"/>
                <w:lang w:eastAsia="ko-KR"/>
              </w:rPr>
              <w:t>This requirement does not apply to BS operating in Band n48, n77 or n78</w:t>
            </w:r>
          </w:p>
        </w:tc>
      </w:tr>
      <w:tr w:rsidR="00BD044A" w:rsidRPr="008307D3" w14:paraId="1977314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4ADE79D" w14:textId="77777777" w:rsidR="00BD044A" w:rsidRPr="008307D3" w:rsidRDefault="00BD044A">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E9B60ED" w14:textId="77777777" w:rsidR="00BD044A" w:rsidRPr="00F95B02" w:rsidRDefault="00BD044A">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29E25DB5" w14:textId="77777777" w:rsidR="00BD044A" w:rsidRPr="00F95B02" w:rsidRDefault="00BD04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31BB19"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E39FD3" w14:textId="77777777" w:rsidR="00BD044A" w:rsidRPr="00F95B02" w:rsidRDefault="00BD044A">
            <w:pPr>
              <w:pStyle w:val="TAL"/>
              <w:rPr>
                <w:rFonts w:cs="Arial"/>
                <w:lang w:eastAsia="ko-KR"/>
              </w:rPr>
            </w:pPr>
            <w:r w:rsidRPr="00F95B02">
              <w:rPr>
                <w:rFonts w:cs="Arial"/>
                <w:lang w:eastAsia="ko-KR"/>
              </w:rPr>
              <w:t>This requirement does not apply to BS operating in Band n79</w:t>
            </w:r>
          </w:p>
        </w:tc>
      </w:tr>
      <w:tr w:rsidR="00BD044A" w:rsidRPr="008307D3" w14:paraId="763E228B"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CAB3409" w14:textId="77777777" w:rsidR="00BD044A" w:rsidRPr="008307D3" w:rsidRDefault="00BD044A">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EF807AD" w14:textId="77777777" w:rsidR="00BD044A" w:rsidRPr="00F95B02" w:rsidRDefault="00BD044A">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C4B397D"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CE92861"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BF0560" w14:textId="77777777" w:rsidR="00BD044A" w:rsidRPr="00F95B02" w:rsidRDefault="00BD044A">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BD044A" w:rsidRPr="008307D3" w14:paraId="0EA9D47C"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8C01346" w14:textId="77777777" w:rsidR="00BD044A" w:rsidRPr="008307D3" w:rsidRDefault="00BD044A">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BB04A1C" w14:textId="77777777" w:rsidR="00BD044A" w:rsidRPr="00F95B02" w:rsidRDefault="00BD044A">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0517DA4F"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F1EBCC5"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3CDAFC" w14:textId="77777777" w:rsidR="00BD044A" w:rsidRPr="00F95B02" w:rsidRDefault="00BD044A">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BD044A" w:rsidRPr="008307D3" w14:paraId="66DAC36A"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44951D8" w14:textId="77777777" w:rsidR="00BD044A" w:rsidRPr="008307D3" w:rsidRDefault="00BD044A">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BD5992C" w14:textId="77777777" w:rsidR="00BD044A" w:rsidRPr="00F95B02" w:rsidRDefault="00BD044A">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C61EE53"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400A89E"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516D4B" w14:textId="77777777" w:rsidR="00BD044A" w:rsidRPr="00F95B02" w:rsidRDefault="00BD044A">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BD044A" w:rsidRPr="008307D3" w14:paraId="7B64BFCD"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187AC5F" w14:textId="77777777" w:rsidR="00BD044A" w:rsidRPr="008307D3" w:rsidRDefault="00BD044A">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CECA3CE" w14:textId="77777777" w:rsidR="00BD044A" w:rsidRPr="00F95B02" w:rsidRDefault="00BD044A">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D551A3D"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4DC4823"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C84678" w14:textId="77777777" w:rsidR="00BD044A" w:rsidRDefault="00BD044A">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2B446F0B" w14:textId="77777777" w:rsidR="00BD044A" w:rsidRPr="00F95B02" w:rsidRDefault="00BD044A">
            <w:pPr>
              <w:pStyle w:val="TAL"/>
              <w:rPr>
                <w:rFonts w:cs="Arial"/>
                <w:lang w:eastAsia="ko-KR"/>
              </w:rPr>
            </w:pPr>
            <w:r w:rsidRPr="001336D3">
              <w:rPr>
                <w:rFonts w:cs="Arial"/>
                <w:highlight w:val="yellow"/>
                <w:lang w:eastAsia="ko-KR"/>
              </w:rPr>
              <w:t>For BS operating in Band n67, it applies for 703 MHz to 736 MHz.</w:t>
            </w:r>
          </w:p>
        </w:tc>
      </w:tr>
      <w:tr w:rsidR="00BD044A" w:rsidRPr="008307D3" w14:paraId="4DB7F09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31F0E43" w14:textId="77777777" w:rsidR="00BD044A" w:rsidRPr="008307D3" w:rsidRDefault="00BD044A">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97304AB" w14:textId="77777777" w:rsidR="00BD044A" w:rsidRPr="00F95B02" w:rsidRDefault="00BD044A">
            <w:pPr>
              <w:pStyle w:val="TAC"/>
            </w:pPr>
            <w:r w:rsidRPr="00F95B02">
              <w:t>1920 – 1980 MHz</w:t>
            </w:r>
          </w:p>
          <w:p w14:paraId="0C86F648" w14:textId="77777777" w:rsidR="00BD044A" w:rsidRPr="00F95B02" w:rsidRDefault="00BD044A">
            <w:pPr>
              <w:pStyle w:val="TAC"/>
            </w:pPr>
          </w:p>
        </w:tc>
        <w:tc>
          <w:tcPr>
            <w:tcW w:w="851" w:type="dxa"/>
            <w:tcBorders>
              <w:top w:val="single" w:sz="2" w:space="0" w:color="auto"/>
              <w:left w:val="single" w:sz="2" w:space="0" w:color="auto"/>
              <w:bottom w:val="single" w:sz="2" w:space="0" w:color="auto"/>
              <w:right w:val="single" w:sz="2" w:space="0" w:color="auto"/>
            </w:tcBorders>
          </w:tcPr>
          <w:p w14:paraId="30A2D9AF"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285EAE2"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90D7EA" w14:textId="77777777" w:rsidR="00BD044A" w:rsidRPr="00F95B02" w:rsidRDefault="00BD044A">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BD044A" w:rsidRPr="008307D3" w14:paraId="5A3932EF" w14:textId="77777777">
        <w:trPr>
          <w:cantSplit/>
          <w:jc w:val="center"/>
        </w:trPr>
        <w:tc>
          <w:tcPr>
            <w:tcW w:w="1302" w:type="dxa"/>
            <w:tcBorders>
              <w:top w:val="single" w:sz="2" w:space="0" w:color="auto"/>
              <w:left w:val="single" w:sz="2" w:space="0" w:color="auto"/>
              <w:bottom w:val="nil"/>
              <w:right w:val="single" w:sz="2" w:space="0" w:color="auto"/>
            </w:tcBorders>
          </w:tcPr>
          <w:p w14:paraId="2494CC3C" w14:textId="77777777" w:rsidR="00BD044A" w:rsidRPr="008307D3" w:rsidRDefault="00BD044A">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7B6BE04D" w14:textId="77777777" w:rsidR="00BD044A" w:rsidRPr="00F95B02" w:rsidRDefault="00BD044A">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7488E740" w14:textId="77777777" w:rsidR="00BD044A" w:rsidRPr="00F95B02" w:rsidRDefault="00BD04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1C7710"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10818C" w14:textId="77777777" w:rsidR="00BD044A" w:rsidRPr="00F95B02" w:rsidRDefault="00BD044A">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32469E71" w14:textId="77777777" w:rsidR="00BD044A" w:rsidRPr="00F95B02" w:rsidRDefault="00BD044A">
            <w:pPr>
              <w:pStyle w:val="TAL"/>
              <w:rPr>
                <w:rFonts w:cs="Arial"/>
                <w:lang w:eastAsia="ko-KR"/>
              </w:rPr>
            </w:pPr>
            <w:r w:rsidRPr="001336D3">
              <w:rPr>
                <w:rFonts w:cs="Arial"/>
                <w:highlight w:val="yellow"/>
              </w:rPr>
              <w:t>For NR BS operating in n29, it</w:t>
            </w:r>
            <w:r w:rsidRPr="001336D3">
              <w:rPr>
                <w:rFonts w:eastAsia="MS PGothic" w:cs="Arial"/>
                <w:kern w:val="24"/>
                <w:szCs w:val="22"/>
                <w:highlight w:val="yellow"/>
              </w:rPr>
              <w:t xml:space="preserve"> applies 1 MHz below the Band n29 downlink operating band (Note 5).</w:t>
            </w:r>
          </w:p>
        </w:tc>
      </w:tr>
      <w:tr w:rsidR="00BD044A" w:rsidRPr="008307D3" w14:paraId="745664D9" w14:textId="77777777">
        <w:trPr>
          <w:cantSplit/>
          <w:jc w:val="center"/>
        </w:trPr>
        <w:tc>
          <w:tcPr>
            <w:tcW w:w="1302" w:type="dxa"/>
            <w:tcBorders>
              <w:top w:val="nil"/>
              <w:left w:val="single" w:sz="2" w:space="0" w:color="auto"/>
              <w:bottom w:val="single" w:sz="2" w:space="0" w:color="auto"/>
              <w:right w:val="single" w:sz="2" w:space="0" w:color="auto"/>
            </w:tcBorders>
          </w:tcPr>
          <w:p w14:paraId="5F63EB84"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174F07FD" w14:textId="77777777" w:rsidR="00BD044A" w:rsidRPr="00F95B02" w:rsidRDefault="00BD044A">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DF23101"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F4EC0C3"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45EB07" w14:textId="77777777" w:rsidR="00BD044A" w:rsidRPr="00F95B02" w:rsidRDefault="00BD044A">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BD044A" w:rsidRPr="008307D3" w14:paraId="5E289DB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167DC08" w14:textId="77777777" w:rsidR="00BD044A" w:rsidRPr="008307D3" w:rsidRDefault="00BD044A">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870FAD7" w14:textId="77777777" w:rsidR="00BD044A" w:rsidRPr="00F95B02" w:rsidRDefault="00BD044A">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21540571"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F6172EE"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82D4C0" w14:textId="77777777" w:rsidR="00BD044A" w:rsidRPr="00F95B02" w:rsidRDefault="00BD044A">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BD044A" w:rsidRPr="008307D3" w14:paraId="33D625F2" w14:textId="77777777">
        <w:trPr>
          <w:cantSplit/>
          <w:jc w:val="center"/>
        </w:trPr>
        <w:tc>
          <w:tcPr>
            <w:tcW w:w="1302" w:type="dxa"/>
            <w:tcBorders>
              <w:top w:val="single" w:sz="2" w:space="0" w:color="auto"/>
              <w:left w:val="single" w:sz="2" w:space="0" w:color="auto"/>
              <w:bottom w:val="nil"/>
              <w:right w:val="single" w:sz="2" w:space="0" w:color="auto"/>
            </w:tcBorders>
          </w:tcPr>
          <w:p w14:paraId="5738739D" w14:textId="77777777" w:rsidR="00BD044A" w:rsidRPr="00F95B02" w:rsidRDefault="00BD044A">
            <w:pPr>
              <w:pStyle w:val="TAC"/>
              <w:rPr>
                <w:rFonts w:cs="Arial"/>
                <w:lang w:eastAsia="ko-KR"/>
              </w:rPr>
            </w:pPr>
            <w:r w:rsidRPr="00AF45D8">
              <w:rPr>
                <w:rFonts w:cs="Arial"/>
                <w:szCs w:val="18"/>
                <w:lang w:eastAsia="ko-KR"/>
              </w:rPr>
              <w:t>E-UTRA Band 87</w:t>
            </w:r>
          </w:p>
        </w:tc>
        <w:tc>
          <w:tcPr>
            <w:tcW w:w="1701" w:type="dxa"/>
            <w:tcBorders>
              <w:top w:val="single" w:sz="2" w:space="0" w:color="auto"/>
              <w:left w:val="single" w:sz="2" w:space="0" w:color="auto"/>
              <w:bottom w:val="single" w:sz="2" w:space="0" w:color="auto"/>
              <w:right w:val="single" w:sz="2" w:space="0" w:color="auto"/>
            </w:tcBorders>
          </w:tcPr>
          <w:p w14:paraId="2BB835F6" w14:textId="77777777" w:rsidR="00BD044A" w:rsidRPr="00F95B02" w:rsidRDefault="00BD044A">
            <w:pPr>
              <w:pStyle w:val="TAC"/>
            </w:pPr>
            <w:r w:rsidRPr="00AF45D8">
              <w:rPr>
                <w:rFonts w:cs="Arial"/>
                <w:szCs w:val="18"/>
              </w:rPr>
              <w:t>420 – 425 MHz</w:t>
            </w:r>
          </w:p>
        </w:tc>
        <w:tc>
          <w:tcPr>
            <w:tcW w:w="851" w:type="dxa"/>
            <w:tcBorders>
              <w:top w:val="single" w:sz="2" w:space="0" w:color="auto"/>
              <w:left w:val="single" w:sz="2" w:space="0" w:color="auto"/>
              <w:bottom w:val="single" w:sz="2" w:space="0" w:color="auto"/>
              <w:right w:val="single" w:sz="2" w:space="0" w:color="auto"/>
            </w:tcBorders>
          </w:tcPr>
          <w:p w14:paraId="54FAF5BC" w14:textId="77777777" w:rsidR="00BD044A" w:rsidRPr="00F95B02" w:rsidRDefault="00BD044A">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AB1FF32" w14:textId="77777777" w:rsidR="00BD044A" w:rsidRPr="00F95B02" w:rsidRDefault="00BD044A">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997E918" w14:textId="77777777" w:rsidR="00BD044A" w:rsidRPr="00F95B02" w:rsidRDefault="00BD044A">
            <w:pPr>
              <w:pStyle w:val="TAL"/>
              <w:rPr>
                <w:rFonts w:cs="Arial"/>
                <w:lang w:eastAsia="ko-KR"/>
              </w:rPr>
            </w:pPr>
          </w:p>
        </w:tc>
      </w:tr>
      <w:tr w:rsidR="00BD044A" w:rsidRPr="008307D3" w14:paraId="2FBAA2DE" w14:textId="77777777">
        <w:trPr>
          <w:cantSplit/>
          <w:jc w:val="center"/>
        </w:trPr>
        <w:tc>
          <w:tcPr>
            <w:tcW w:w="1302" w:type="dxa"/>
            <w:tcBorders>
              <w:top w:val="nil"/>
              <w:left w:val="single" w:sz="2" w:space="0" w:color="auto"/>
              <w:bottom w:val="single" w:sz="4" w:space="0" w:color="auto"/>
              <w:right w:val="single" w:sz="2" w:space="0" w:color="auto"/>
            </w:tcBorders>
          </w:tcPr>
          <w:p w14:paraId="397A81CB" w14:textId="77777777" w:rsidR="00BD044A" w:rsidRPr="00F95B02" w:rsidRDefault="00BD044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BD20A29" w14:textId="77777777" w:rsidR="00BD044A" w:rsidRPr="00F95B02" w:rsidRDefault="00BD044A">
            <w:pPr>
              <w:pStyle w:val="TAC"/>
            </w:pPr>
            <w:r w:rsidRPr="00AF45D8">
              <w:rPr>
                <w:rFonts w:cs="Arial"/>
                <w:szCs w:val="18"/>
              </w:rPr>
              <w:t>410 – 415 MHz</w:t>
            </w:r>
          </w:p>
        </w:tc>
        <w:tc>
          <w:tcPr>
            <w:tcW w:w="851" w:type="dxa"/>
            <w:tcBorders>
              <w:top w:val="single" w:sz="2" w:space="0" w:color="auto"/>
              <w:left w:val="single" w:sz="2" w:space="0" w:color="auto"/>
              <w:bottom w:val="single" w:sz="2" w:space="0" w:color="auto"/>
              <w:right w:val="single" w:sz="2" w:space="0" w:color="auto"/>
            </w:tcBorders>
          </w:tcPr>
          <w:p w14:paraId="33DC9053" w14:textId="77777777" w:rsidR="00BD044A" w:rsidRPr="00F95B02" w:rsidRDefault="00BD044A">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2F999A4B" w14:textId="77777777" w:rsidR="00BD044A" w:rsidRPr="00F95B02" w:rsidRDefault="00BD044A">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2C0F66E" w14:textId="77777777" w:rsidR="00BD044A" w:rsidRPr="00F95B02" w:rsidRDefault="00BD044A">
            <w:pPr>
              <w:pStyle w:val="TAL"/>
              <w:rPr>
                <w:rFonts w:cs="Arial"/>
                <w:lang w:eastAsia="ko-KR"/>
              </w:rPr>
            </w:pPr>
          </w:p>
        </w:tc>
      </w:tr>
      <w:tr w:rsidR="00BD044A" w:rsidRPr="008307D3" w14:paraId="00E1584B" w14:textId="77777777">
        <w:trPr>
          <w:cantSplit/>
          <w:jc w:val="center"/>
        </w:trPr>
        <w:tc>
          <w:tcPr>
            <w:tcW w:w="1302" w:type="dxa"/>
            <w:tcBorders>
              <w:top w:val="single" w:sz="4" w:space="0" w:color="auto"/>
              <w:left w:val="single" w:sz="2" w:space="0" w:color="auto"/>
              <w:bottom w:val="nil"/>
              <w:right w:val="single" w:sz="2" w:space="0" w:color="auto"/>
            </w:tcBorders>
          </w:tcPr>
          <w:p w14:paraId="2606EE60" w14:textId="77777777" w:rsidR="00BD044A" w:rsidRPr="00F95B02" w:rsidRDefault="00BD044A">
            <w:pPr>
              <w:pStyle w:val="TAC"/>
              <w:rPr>
                <w:rFonts w:cs="Arial"/>
                <w:lang w:eastAsia="ko-KR"/>
              </w:rPr>
            </w:pPr>
            <w:r w:rsidRPr="00AF45D8">
              <w:rPr>
                <w:rFonts w:cs="Arial"/>
                <w:szCs w:val="18"/>
                <w:lang w:eastAsia="ko-KR"/>
              </w:rPr>
              <w:t>E-UTRA Band 88</w:t>
            </w:r>
          </w:p>
        </w:tc>
        <w:tc>
          <w:tcPr>
            <w:tcW w:w="1701" w:type="dxa"/>
            <w:tcBorders>
              <w:top w:val="single" w:sz="2" w:space="0" w:color="auto"/>
              <w:left w:val="single" w:sz="2" w:space="0" w:color="auto"/>
              <w:bottom w:val="single" w:sz="2" w:space="0" w:color="auto"/>
              <w:right w:val="single" w:sz="2" w:space="0" w:color="auto"/>
            </w:tcBorders>
          </w:tcPr>
          <w:p w14:paraId="72F3968A" w14:textId="77777777" w:rsidR="00BD044A" w:rsidRPr="00F95B02" w:rsidRDefault="00BD044A">
            <w:pPr>
              <w:pStyle w:val="TAC"/>
            </w:pPr>
            <w:r w:rsidRPr="00AF45D8">
              <w:rPr>
                <w:rFonts w:cs="Arial"/>
                <w:szCs w:val="18"/>
              </w:rPr>
              <w:t>422 – 427 MHz</w:t>
            </w:r>
          </w:p>
        </w:tc>
        <w:tc>
          <w:tcPr>
            <w:tcW w:w="851" w:type="dxa"/>
            <w:tcBorders>
              <w:top w:val="single" w:sz="2" w:space="0" w:color="auto"/>
              <w:left w:val="single" w:sz="2" w:space="0" w:color="auto"/>
              <w:bottom w:val="single" w:sz="2" w:space="0" w:color="auto"/>
              <w:right w:val="single" w:sz="2" w:space="0" w:color="auto"/>
            </w:tcBorders>
          </w:tcPr>
          <w:p w14:paraId="05E318C8" w14:textId="77777777" w:rsidR="00BD044A" w:rsidRPr="00F95B02" w:rsidRDefault="00BD044A">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43A72D1" w14:textId="77777777" w:rsidR="00BD044A" w:rsidRPr="00F95B02" w:rsidRDefault="00BD044A">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53A4AE" w14:textId="77777777" w:rsidR="00BD044A" w:rsidRPr="00F95B02" w:rsidRDefault="00BD044A">
            <w:pPr>
              <w:pStyle w:val="TAL"/>
              <w:rPr>
                <w:rFonts w:cs="Arial"/>
                <w:lang w:eastAsia="ko-KR"/>
              </w:rPr>
            </w:pPr>
          </w:p>
        </w:tc>
      </w:tr>
      <w:tr w:rsidR="00BD044A" w:rsidRPr="008307D3" w14:paraId="1CEF071A" w14:textId="77777777">
        <w:trPr>
          <w:cantSplit/>
          <w:jc w:val="center"/>
        </w:trPr>
        <w:tc>
          <w:tcPr>
            <w:tcW w:w="1302" w:type="dxa"/>
            <w:tcBorders>
              <w:top w:val="nil"/>
              <w:left w:val="single" w:sz="2" w:space="0" w:color="auto"/>
              <w:bottom w:val="single" w:sz="2" w:space="0" w:color="auto"/>
              <w:right w:val="single" w:sz="2" w:space="0" w:color="auto"/>
            </w:tcBorders>
          </w:tcPr>
          <w:p w14:paraId="6004E7BF" w14:textId="77777777" w:rsidR="00BD044A" w:rsidRPr="00F95B02" w:rsidRDefault="00BD044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73B800F" w14:textId="77777777" w:rsidR="00BD044A" w:rsidRPr="00F95B02" w:rsidRDefault="00BD044A">
            <w:pPr>
              <w:pStyle w:val="TAC"/>
            </w:pPr>
            <w:r w:rsidRPr="00AF45D8">
              <w:rPr>
                <w:rFonts w:cs="Arial"/>
                <w:szCs w:val="18"/>
              </w:rPr>
              <w:t>412 – 417 MHz</w:t>
            </w:r>
          </w:p>
        </w:tc>
        <w:tc>
          <w:tcPr>
            <w:tcW w:w="851" w:type="dxa"/>
            <w:tcBorders>
              <w:top w:val="single" w:sz="2" w:space="0" w:color="auto"/>
              <w:left w:val="single" w:sz="2" w:space="0" w:color="auto"/>
              <w:bottom w:val="single" w:sz="2" w:space="0" w:color="auto"/>
              <w:right w:val="single" w:sz="2" w:space="0" w:color="auto"/>
            </w:tcBorders>
          </w:tcPr>
          <w:p w14:paraId="00AC9FBC" w14:textId="77777777" w:rsidR="00BD044A" w:rsidRPr="00F95B02" w:rsidRDefault="00BD044A">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7978B26E" w14:textId="77777777" w:rsidR="00BD044A" w:rsidRPr="00F95B02" w:rsidRDefault="00BD044A">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621C93" w14:textId="77777777" w:rsidR="00BD044A" w:rsidRPr="00F95B02" w:rsidRDefault="00BD044A">
            <w:pPr>
              <w:pStyle w:val="TAL"/>
              <w:rPr>
                <w:rFonts w:cs="Arial"/>
                <w:lang w:eastAsia="ko-KR"/>
              </w:rPr>
            </w:pPr>
          </w:p>
        </w:tc>
      </w:tr>
      <w:tr w:rsidR="00BD044A" w:rsidRPr="008307D3" w14:paraId="1681068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8F01FCD" w14:textId="77777777" w:rsidR="00BD044A" w:rsidRPr="008307D3" w:rsidRDefault="00BD044A">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F00CD85" w14:textId="77777777" w:rsidR="00BD044A" w:rsidRPr="00F95B02" w:rsidRDefault="00BD044A">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CD93D2F" w14:textId="77777777" w:rsidR="00BD044A" w:rsidRPr="00F95B02" w:rsidRDefault="00BD044A">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50D140E" w14:textId="77777777" w:rsidR="00BD044A" w:rsidRPr="00F95B02" w:rsidRDefault="00BD044A">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C75126" w14:textId="77777777" w:rsidR="00BD044A" w:rsidRPr="00F95B02" w:rsidRDefault="00BD044A">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BD044A" w:rsidRPr="008307D3" w14:paraId="4AC1DD57" w14:textId="77777777">
        <w:trPr>
          <w:cantSplit/>
          <w:jc w:val="center"/>
        </w:trPr>
        <w:tc>
          <w:tcPr>
            <w:tcW w:w="1302" w:type="dxa"/>
            <w:tcBorders>
              <w:top w:val="single" w:sz="2" w:space="0" w:color="auto"/>
              <w:left w:val="single" w:sz="2" w:space="0" w:color="auto"/>
              <w:bottom w:val="nil"/>
              <w:right w:val="single" w:sz="2" w:space="0" w:color="auto"/>
            </w:tcBorders>
          </w:tcPr>
          <w:p w14:paraId="6EE36BAF"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25A71D33" w14:textId="77777777" w:rsidR="00BD044A" w:rsidRPr="00F95B02" w:rsidRDefault="00BD044A">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717F47D"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0B136A"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F47F3A" w14:textId="77777777" w:rsidR="00BD044A" w:rsidRPr="00F95B02" w:rsidRDefault="00BD044A">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BD044A" w:rsidRPr="008307D3" w14:paraId="20ACDFAB" w14:textId="77777777">
        <w:trPr>
          <w:cantSplit/>
          <w:jc w:val="center"/>
        </w:trPr>
        <w:tc>
          <w:tcPr>
            <w:tcW w:w="1302" w:type="dxa"/>
            <w:tcBorders>
              <w:top w:val="nil"/>
              <w:left w:val="single" w:sz="2" w:space="0" w:color="auto"/>
              <w:bottom w:val="single" w:sz="2" w:space="0" w:color="auto"/>
              <w:right w:val="single" w:sz="2" w:space="0" w:color="auto"/>
            </w:tcBorders>
          </w:tcPr>
          <w:p w14:paraId="0A552375" w14:textId="77777777" w:rsidR="00BD044A" w:rsidRPr="008307D3" w:rsidRDefault="00BD044A">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F3DF29A" w14:textId="77777777" w:rsidR="00BD044A" w:rsidRPr="00F95B02" w:rsidRDefault="00BD044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690F982"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C09193"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D615C" w14:textId="77777777" w:rsidR="00BD044A" w:rsidRPr="00F95B02" w:rsidRDefault="00BD044A">
            <w:pPr>
              <w:pStyle w:val="TAL"/>
              <w:rPr>
                <w:rFonts w:cs="Arial"/>
                <w:lang w:eastAsia="ko-KR"/>
              </w:rPr>
            </w:pPr>
            <w:r>
              <w:rPr>
                <w:rFonts w:cs="Arial"/>
                <w:lang w:eastAsia="ko-KR"/>
              </w:rPr>
              <w:t>This requirement does not apply to BS operating in band n20, since it is already covered by the requirement in clause 6.6.5.2.2.</w:t>
            </w:r>
          </w:p>
        </w:tc>
      </w:tr>
      <w:tr w:rsidR="00BD044A" w:rsidRPr="008307D3" w14:paraId="33B699D5" w14:textId="77777777">
        <w:trPr>
          <w:cantSplit/>
          <w:jc w:val="center"/>
        </w:trPr>
        <w:tc>
          <w:tcPr>
            <w:tcW w:w="1302" w:type="dxa"/>
            <w:tcBorders>
              <w:top w:val="single" w:sz="2" w:space="0" w:color="auto"/>
              <w:left w:val="single" w:sz="2" w:space="0" w:color="auto"/>
              <w:bottom w:val="nil"/>
              <w:right w:val="single" w:sz="2" w:space="0" w:color="auto"/>
            </w:tcBorders>
          </w:tcPr>
          <w:p w14:paraId="230D540D"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515E41A6" w14:textId="77777777" w:rsidR="00BD044A" w:rsidRPr="00F95B02" w:rsidRDefault="00BD044A">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8096FB9"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0FCDB3"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2F610" w14:textId="77777777" w:rsidR="00BD044A" w:rsidRPr="00F95B02" w:rsidRDefault="00BD044A">
            <w:pPr>
              <w:pStyle w:val="TAL"/>
              <w:rPr>
                <w:rFonts w:cs="Arial"/>
                <w:lang w:eastAsia="ko-KR"/>
              </w:rPr>
            </w:pPr>
            <w:r>
              <w:rPr>
                <w:rFonts w:cs="Arial"/>
                <w:lang w:eastAsia="ko-KR"/>
              </w:rPr>
              <w:t>This requirement does not apply to BS operating in Band n50, n51, n74, n75, n76 or n109.</w:t>
            </w:r>
          </w:p>
        </w:tc>
      </w:tr>
      <w:tr w:rsidR="00BD044A" w:rsidRPr="008307D3" w14:paraId="15F97616" w14:textId="77777777">
        <w:trPr>
          <w:cantSplit/>
          <w:jc w:val="center"/>
        </w:trPr>
        <w:tc>
          <w:tcPr>
            <w:tcW w:w="1302" w:type="dxa"/>
            <w:tcBorders>
              <w:top w:val="nil"/>
              <w:left w:val="single" w:sz="2" w:space="0" w:color="auto"/>
              <w:bottom w:val="single" w:sz="2" w:space="0" w:color="auto"/>
              <w:right w:val="single" w:sz="2" w:space="0" w:color="auto"/>
            </w:tcBorders>
          </w:tcPr>
          <w:p w14:paraId="7F3847EF" w14:textId="77777777" w:rsidR="00BD044A" w:rsidRPr="008307D3" w:rsidRDefault="00BD044A">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D2C8793" w14:textId="77777777" w:rsidR="00BD044A" w:rsidRPr="00F95B02" w:rsidRDefault="00BD044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059CDAC"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340CF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E20C29" w14:textId="77777777" w:rsidR="00BD044A" w:rsidRPr="00F95B02" w:rsidRDefault="00BD044A">
            <w:pPr>
              <w:pStyle w:val="TAL"/>
              <w:rPr>
                <w:rFonts w:cs="Arial"/>
                <w:lang w:eastAsia="ko-KR"/>
              </w:rPr>
            </w:pPr>
            <w:r>
              <w:rPr>
                <w:rFonts w:cs="Arial"/>
                <w:lang w:eastAsia="ko-KR"/>
              </w:rPr>
              <w:t>This requirement does not apply to BS operating in band n20, since it is already covered by the requirement in clause 6.6.5.2.2.</w:t>
            </w:r>
          </w:p>
        </w:tc>
      </w:tr>
      <w:tr w:rsidR="00BD044A" w:rsidRPr="008307D3" w14:paraId="5B279CFB" w14:textId="77777777">
        <w:trPr>
          <w:cantSplit/>
          <w:jc w:val="center"/>
        </w:trPr>
        <w:tc>
          <w:tcPr>
            <w:tcW w:w="1302" w:type="dxa"/>
            <w:tcBorders>
              <w:top w:val="single" w:sz="2" w:space="0" w:color="auto"/>
              <w:left w:val="single" w:sz="2" w:space="0" w:color="auto"/>
              <w:bottom w:val="nil"/>
              <w:right w:val="single" w:sz="2" w:space="0" w:color="auto"/>
            </w:tcBorders>
          </w:tcPr>
          <w:p w14:paraId="1E33E0C4"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47429093" w14:textId="77777777" w:rsidR="00BD044A" w:rsidRPr="00F95B02" w:rsidRDefault="00BD044A">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FB13B48"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3C17DE"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6C69E6" w14:textId="77777777" w:rsidR="00BD044A" w:rsidRPr="00F95B02" w:rsidRDefault="00BD044A">
            <w:pPr>
              <w:pStyle w:val="TAL"/>
              <w:rPr>
                <w:rFonts w:cs="Arial"/>
                <w:lang w:eastAsia="ko-KR"/>
              </w:rPr>
            </w:pPr>
            <w:r>
              <w:rPr>
                <w:rFonts w:cs="Arial"/>
                <w:lang w:eastAsia="ko-KR"/>
              </w:rPr>
              <w:t>This requirement does not apply to BS operating in Band n50, n51, n75, n76 or n109.</w:t>
            </w:r>
          </w:p>
        </w:tc>
      </w:tr>
      <w:tr w:rsidR="00BD044A" w:rsidRPr="008307D3" w14:paraId="4CE3BD77" w14:textId="77777777">
        <w:trPr>
          <w:cantSplit/>
          <w:jc w:val="center"/>
        </w:trPr>
        <w:tc>
          <w:tcPr>
            <w:tcW w:w="1302" w:type="dxa"/>
            <w:tcBorders>
              <w:top w:val="nil"/>
              <w:left w:val="single" w:sz="2" w:space="0" w:color="auto"/>
              <w:bottom w:val="single" w:sz="2" w:space="0" w:color="auto"/>
              <w:right w:val="single" w:sz="2" w:space="0" w:color="auto"/>
            </w:tcBorders>
          </w:tcPr>
          <w:p w14:paraId="19BE2FEA" w14:textId="77777777" w:rsidR="00BD044A" w:rsidRPr="008307D3" w:rsidRDefault="00BD044A">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040D89C" w14:textId="77777777" w:rsidR="00BD044A" w:rsidRPr="00F95B02" w:rsidRDefault="00BD044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2C29FC7"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87D98"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770411" w14:textId="77777777" w:rsidR="00BD044A" w:rsidRPr="00F95B02" w:rsidRDefault="00BD044A">
            <w:pPr>
              <w:pStyle w:val="TAL"/>
              <w:rPr>
                <w:rFonts w:cs="Arial"/>
                <w:lang w:eastAsia="ko-KR"/>
              </w:rPr>
            </w:pPr>
            <w:r>
              <w:rPr>
                <w:rFonts w:cs="Arial"/>
                <w:lang w:eastAsia="ko-KR"/>
              </w:rPr>
              <w:t>This requirement does not apply to BS operating in band n8, since it is already covered by the requirement in clause 6.6.5.2.2.</w:t>
            </w:r>
          </w:p>
        </w:tc>
      </w:tr>
      <w:tr w:rsidR="00BD044A" w:rsidRPr="008307D3" w14:paraId="156897CA" w14:textId="77777777">
        <w:trPr>
          <w:cantSplit/>
          <w:jc w:val="center"/>
        </w:trPr>
        <w:tc>
          <w:tcPr>
            <w:tcW w:w="1302" w:type="dxa"/>
            <w:tcBorders>
              <w:top w:val="single" w:sz="2" w:space="0" w:color="auto"/>
              <w:left w:val="single" w:sz="2" w:space="0" w:color="auto"/>
              <w:bottom w:val="nil"/>
              <w:right w:val="single" w:sz="2" w:space="0" w:color="auto"/>
            </w:tcBorders>
          </w:tcPr>
          <w:p w14:paraId="57E86E66"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0AE015AD" w14:textId="77777777" w:rsidR="00BD044A" w:rsidRPr="00F95B02" w:rsidRDefault="00BD044A">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1AC406C"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30606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EE275A" w14:textId="77777777" w:rsidR="00BD044A" w:rsidRPr="00F95B02" w:rsidRDefault="00BD044A">
            <w:pPr>
              <w:pStyle w:val="TAL"/>
              <w:rPr>
                <w:rFonts w:cs="Arial"/>
                <w:lang w:eastAsia="ko-KR"/>
              </w:rPr>
            </w:pPr>
            <w:r>
              <w:rPr>
                <w:rFonts w:cs="Arial"/>
                <w:lang w:eastAsia="ko-KR"/>
              </w:rPr>
              <w:t>This requirement does not apply to BS operating in Band n50, n51, n74, n75, n76 or n109.</w:t>
            </w:r>
          </w:p>
        </w:tc>
      </w:tr>
      <w:tr w:rsidR="00BD044A" w:rsidRPr="008307D3" w14:paraId="6F86EC7F" w14:textId="77777777">
        <w:trPr>
          <w:cantSplit/>
          <w:jc w:val="center"/>
        </w:trPr>
        <w:tc>
          <w:tcPr>
            <w:tcW w:w="1302" w:type="dxa"/>
            <w:tcBorders>
              <w:top w:val="nil"/>
              <w:left w:val="single" w:sz="2" w:space="0" w:color="auto"/>
              <w:bottom w:val="single" w:sz="2" w:space="0" w:color="auto"/>
              <w:right w:val="single" w:sz="2" w:space="0" w:color="auto"/>
            </w:tcBorders>
          </w:tcPr>
          <w:p w14:paraId="6893F008" w14:textId="77777777" w:rsidR="00BD044A" w:rsidRPr="008307D3" w:rsidRDefault="00BD044A">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E6C3FF8" w14:textId="77777777" w:rsidR="00BD044A" w:rsidRPr="00F95B02" w:rsidRDefault="00BD044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9DED77F"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FE0B24"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FE1C0D" w14:textId="77777777" w:rsidR="00BD044A" w:rsidRPr="00F95B02" w:rsidRDefault="00BD044A">
            <w:pPr>
              <w:pStyle w:val="TAL"/>
              <w:rPr>
                <w:rFonts w:cs="Arial"/>
                <w:lang w:eastAsia="ko-KR"/>
              </w:rPr>
            </w:pPr>
            <w:r>
              <w:rPr>
                <w:rFonts w:cs="Arial"/>
                <w:lang w:eastAsia="ko-KR"/>
              </w:rPr>
              <w:t>This requirement does not apply to BS operating in band n8, since it is already covered by the requirement in clause 6.6.5.2.2.</w:t>
            </w:r>
          </w:p>
        </w:tc>
      </w:tr>
      <w:tr w:rsidR="00BD044A" w:rsidRPr="008307D3" w14:paraId="3B5A63D0"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62BB2CF" w14:textId="77777777" w:rsidR="00BD044A" w:rsidRPr="008307D3" w:rsidRDefault="00BD044A">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75776D9D" w14:textId="77777777" w:rsidR="00BD044A" w:rsidRPr="00F95B02" w:rsidRDefault="00BD044A">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1B505A4"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A623BF"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B60E96" w14:textId="77777777" w:rsidR="00BD044A" w:rsidRPr="00F95B02" w:rsidRDefault="00BD044A">
            <w:pPr>
              <w:pStyle w:val="TAL"/>
              <w:rPr>
                <w:rFonts w:cs="Arial"/>
                <w:lang w:eastAsia="ko-KR"/>
              </w:rPr>
            </w:pPr>
          </w:p>
        </w:tc>
      </w:tr>
      <w:tr w:rsidR="00BD044A" w:rsidRPr="008307D3" w14:paraId="14282D1D"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5B3FBCE" w14:textId="77777777" w:rsidR="00BD044A" w:rsidRPr="00F95B02" w:rsidRDefault="00BD044A">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34CFCE20" w14:textId="77777777" w:rsidR="00BD044A" w:rsidRPr="00F95B02" w:rsidRDefault="00BD044A">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323759F" w14:textId="77777777" w:rsidR="00BD044A" w:rsidRPr="00F95B02" w:rsidRDefault="00BD04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641FFE" w14:textId="77777777" w:rsidR="00BD044A" w:rsidRPr="00F95B02"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2C14D5" w14:textId="77777777" w:rsidR="00BD044A" w:rsidRPr="00F95B02" w:rsidRDefault="00BD044A">
            <w:pPr>
              <w:pStyle w:val="TAL"/>
              <w:rPr>
                <w:rFonts w:cs="Arial"/>
                <w:lang w:eastAsia="ko-KR"/>
              </w:rPr>
            </w:pPr>
            <w:r>
              <w:rPr>
                <w:rFonts w:cs="Arial"/>
                <w:lang w:eastAsia="ko-KR"/>
              </w:rPr>
              <w:t>This requirement does not apply to BS operating in Band n46, n96</w:t>
            </w:r>
            <w:r>
              <w:rPr>
                <w:rFonts w:cs="Arial"/>
                <w:lang w:val="en-US" w:eastAsia="zh-CN"/>
              </w:rPr>
              <w:t>,</w:t>
            </w:r>
            <w:r>
              <w:rPr>
                <w:rFonts w:cs="Arial"/>
                <w:lang w:eastAsia="ko-KR"/>
              </w:rPr>
              <w:t xml:space="preserve"> n102</w:t>
            </w:r>
            <w:r>
              <w:rPr>
                <w:rFonts w:cs="Arial"/>
                <w:lang w:val="en-US" w:eastAsia="zh-CN"/>
              </w:rPr>
              <w:t xml:space="preserve"> or n104</w:t>
            </w:r>
            <w:r>
              <w:rPr>
                <w:rFonts w:cs="Arial"/>
                <w:lang w:eastAsia="ko-KR"/>
              </w:rPr>
              <w:t>.</w:t>
            </w:r>
          </w:p>
        </w:tc>
      </w:tr>
      <w:tr w:rsidR="00BD044A" w:rsidRPr="008307D3" w14:paraId="71F17E8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4575D37" w14:textId="77777777" w:rsidR="00BD044A" w:rsidRPr="00F95B02" w:rsidRDefault="00BD044A">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6A00337" w14:textId="77777777" w:rsidR="00BD044A" w:rsidRPr="00F95B02" w:rsidRDefault="00BD044A">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3A80E9A"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44F793"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A7CC5" w14:textId="77777777" w:rsidR="00BD044A" w:rsidRPr="004F12E6" w:rsidRDefault="00BD044A">
            <w:pPr>
              <w:pStyle w:val="TAL"/>
              <w:rPr>
                <w:rFonts w:cs="Arial"/>
                <w:lang w:eastAsia="ko-KR"/>
              </w:rPr>
            </w:pPr>
          </w:p>
        </w:tc>
      </w:tr>
      <w:tr w:rsidR="00BD044A" w:rsidRPr="008307D3" w14:paraId="51CBC9F8"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88F45A0" w14:textId="77777777" w:rsidR="00BD044A" w:rsidRDefault="00BD044A">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0B6EE378" w14:textId="77777777" w:rsidR="00BD044A" w:rsidRDefault="00BD044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8192BFD" w14:textId="77777777" w:rsidR="00BD044A"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B967FF" w14:textId="77777777" w:rsidR="00BD044A"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7685F" w14:textId="77777777" w:rsidR="00BD044A" w:rsidRPr="004F12E6" w:rsidRDefault="00BD044A">
            <w:pPr>
              <w:pStyle w:val="TAL"/>
              <w:rPr>
                <w:rFonts w:cs="Arial"/>
                <w:lang w:eastAsia="ko-KR"/>
              </w:rPr>
            </w:pPr>
          </w:p>
        </w:tc>
      </w:tr>
      <w:tr w:rsidR="00BD044A" w:rsidRPr="004F12E6" w14:paraId="441AB506"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210178C" w14:textId="77777777" w:rsidR="00BD044A" w:rsidRDefault="00BD044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E641148" w14:textId="77777777" w:rsidR="00BD044A" w:rsidRDefault="00BD044A">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2FF7AC35" w14:textId="77777777" w:rsidR="00BD044A" w:rsidRDefault="00BD044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9637CF"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E7CFC6" w14:textId="77777777" w:rsidR="00BD044A" w:rsidRPr="004F12E6" w:rsidRDefault="00BD044A">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BD044A" w:rsidRPr="00F95B02" w14:paraId="78DD7BA1" w14:textId="77777777">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F9F75B4" w14:textId="77777777" w:rsidR="00BD044A" w:rsidRDefault="00BD044A">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33736204" w14:textId="77777777" w:rsidR="00BD044A" w:rsidRDefault="00BD044A">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6C84154F" w14:textId="77777777" w:rsidR="00BD044A" w:rsidRDefault="00BD04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325A15"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69E24" w14:textId="77777777" w:rsidR="00BD044A" w:rsidRPr="008C3753" w:rsidRDefault="00BD044A">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BD044A" w:rsidRPr="00F95B02" w14:paraId="1B46E449" w14:textId="77777777">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3DCC44D" w14:textId="77777777" w:rsidR="00BD044A" w:rsidRDefault="00BD044A">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763AA3F" w14:textId="77777777" w:rsidR="00BD044A" w:rsidRDefault="00BD044A">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3586F86C" w14:textId="77777777" w:rsidR="00BD044A" w:rsidRDefault="00BD044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F5104B"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7EC48A" w14:textId="77777777" w:rsidR="00BD044A" w:rsidRPr="008C3753" w:rsidRDefault="00BD044A">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BD044A" w:rsidRPr="00F95B02" w14:paraId="54D4C991" w14:textId="77777777">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09B08BA1" w14:textId="77777777" w:rsidR="00BD044A" w:rsidRDefault="00BD044A">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54E9616D" w14:textId="77777777" w:rsidR="00BD044A" w:rsidRDefault="00BD044A">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184B6672" w14:textId="77777777" w:rsidR="00BD044A" w:rsidRDefault="00BD04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A5E0B5"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A498F" w14:textId="77777777" w:rsidR="00BD044A" w:rsidRPr="00F95B02" w:rsidRDefault="00BD044A">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BD044A" w:rsidRPr="00F95B02" w14:paraId="49E8BDA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245989F" w14:textId="77777777" w:rsidR="00BD044A" w:rsidRDefault="00BD044A">
            <w:pPr>
              <w:pStyle w:val="TAC"/>
              <w:rPr>
                <w:rFonts w:cs="Arial"/>
                <w:lang w:eastAsia="ko-KR"/>
              </w:rPr>
            </w:pPr>
            <w:r>
              <w:rPr>
                <w:rFonts w:cs="Arial"/>
                <w:lang w:eastAsia="ko-KR"/>
              </w:rPr>
              <w:t xml:space="preserve">NR Band </w:t>
            </w:r>
            <w:r>
              <w:rPr>
                <w:rFonts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42FCB02D" w14:textId="77777777" w:rsidR="00BD044A" w:rsidRDefault="00BD044A">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2FF92D3" w14:textId="77777777" w:rsidR="00BD044A" w:rsidRDefault="00BD04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B0AFBF"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531F69" w14:textId="77777777" w:rsidR="00BD044A" w:rsidRPr="00F95B02" w:rsidRDefault="00BD044A">
            <w:pPr>
              <w:pStyle w:val="TAL"/>
              <w:rPr>
                <w:rFonts w:cs="Arial"/>
                <w:lang w:eastAsia="ko-KR"/>
              </w:rPr>
            </w:pPr>
            <w:r>
              <w:rPr>
                <w:rFonts w:cs="Arial"/>
                <w:lang w:eastAsia="ko-KR"/>
              </w:rPr>
              <w:t>This requirement does not apply to BS operating in Band n</w:t>
            </w:r>
            <w:r>
              <w:rPr>
                <w:rFonts w:cs="Arial"/>
                <w:lang w:val="en-US" w:eastAsia="zh-CN"/>
              </w:rPr>
              <w:t>46, n96, n102 or n104.</w:t>
            </w:r>
          </w:p>
        </w:tc>
      </w:tr>
      <w:tr w:rsidR="00BD044A" w14:paraId="7D2A9007" w14:textId="77777777">
        <w:trPr>
          <w:cantSplit/>
          <w:jc w:val="center"/>
        </w:trPr>
        <w:tc>
          <w:tcPr>
            <w:tcW w:w="1302" w:type="dxa"/>
            <w:tcBorders>
              <w:top w:val="single" w:sz="2" w:space="0" w:color="auto"/>
              <w:left w:val="single" w:sz="2" w:space="0" w:color="auto"/>
              <w:bottom w:val="nil"/>
              <w:right w:val="single" w:sz="2" w:space="0" w:color="auto"/>
            </w:tcBorders>
          </w:tcPr>
          <w:p w14:paraId="00BFDC6E" w14:textId="77777777" w:rsidR="00BD044A" w:rsidRDefault="00BD044A">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5B7813A5" w14:textId="77777777" w:rsidR="00BD044A" w:rsidRDefault="00BD044A">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289676D0" w14:textId="77777777" w:rsidR="00BD044A" w:rsidRDefault="00BD044A">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58CEA6" w14:textId="77777777" w:rsidR="00BD044A" w:rsidRDefault="00BD044A">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FC7BE9" w14:textId="77777777" w:rsidR="00BD044A" w:rsidRDefault="00BD044A">
            <w:pPr>
              <w:pStyle w:val="TAL"/>
              <w:rPr>
                <w:rFonts w:cs="Arial"/>
                <w:lang w:eastAsia="ko-KR"/>
              </w:rPr>
            </w:pPr>
          </w:p>
        </w:tc>
      </w:tr>
      <w:tr w:rsidR="00BD044A" w14:paraId="66BBE192" w14:textId="77777777">
        <w:trPr>
          <w:cantSplit/>
          <w:jc w:val="center"/>
        </w:trPr>
        <w:tc>
          <w:tcPr>
            <w:tcW w:w="1302" w:type="dxa"/>
            <w:tcBorders>
              <w:top w:val="nil"/>
              <w:left w:val="single" w:sz="2" w:space="0" w:color="auto"/>
              <w:bottom w:val="single" w:sz="4" w:space="0" w:color="auto"/>
              <w:right w:val="single" w:sz="2" w:space="0" w:color="auto"/>
            </w:tcBorders>
          </w:tcPr>
          <w:p w14:paraId="64E45C72" w14:textId="77777777" w:rsidR="00BD044A" w:rsidRDefault="00BD044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7BB5DA7" w14:textId="77777777" w:rsidR="00BD044A" w:rsidRDefault="00BD044A">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A049A25" w14:textId="77777777" w:rsidR="00BD044A" w:rsidRDefault="00BD044A">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9A6C68" w14:textId="77777777" w:rsidR="00BD044A" w:rsidRDefault="00BD044A">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3DD25C" w14:textId="77777777" w:rsidR="00BD044A" w:rsidRDefault="00BD044A">
            <w:pPr>
              <w:pStyle w:val="TAL"/>
              <w:rPr>
                <w:rFonts w:cs="Arial"/>
                <w:lang w:eastAsia="ko-KR"/>
              </w:rPr>
            </w:pPr>
          </w:p>
        </w:tc>
      </w:tr>
      <w:tr w:rsidR="00BD044A" w14:paraId="0C1D8BB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0C98930" w14:textId="77777777" w:rsidR="00BD044A" w:rsidRDefault="00BD044A">
            <w:pPr>
              <w:pStyle w:val="TAC"/>
              <w:rPr>
                <w:rFonts w:cs="Arial"/>
                <w:lang w:eastAsia="ko-KR"/>
              </w:rPr>
            </w:pPr>
            <w:r>
              <w:rPr>
                <w:rFonts w:cs="Arial"/>
                <w:lang w:eastAsia="ko-KR"/>
              </w:rPr>
              <w:t xml:space="preserve">NR Band </w:t>
            </w:r>
            <w:r>
              <w:rPr>
                <w:rFonts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5EA0C689" w14:textId="77777777" w:rsidR="00BD044A" w:rsidRDefault="00BD044A">
            <w:pPr>
              <w:pStyle w:val="TAC"/>
              <w:rPr>
                <w:rFonts w:cs="Arial"/>
                <w:lang w:eastAsia="zh-CN"/>
              </w:rPr>
            </w:pPr>
            <w:r>
              <w:rPr>
                <w:rFonts w:cs="Arial" w:hint="eastAsia"/>
                <w:lang w:val="en-US" w:eastAsia="zh-CN"/>
              </w:rPr>
              <w:t>64</w:t>
            </w:r>
            <w:r>
              <w:rPr>
                <w:rFonts w:cs="Arial"/>
              </w:rPr>
              <w:t>25 –</w:t>
            </w:r>
            <w:r>
              <w:rPr>
                <w:rFonts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58ED5647" w14:textId="77777777" w:rsidR="00BD044A" w:rsidRPr="0057180F" w:rsidRDefault="00BD04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13B9D6" w14:textId="77777777" w:rsidR="00BD044A" w:rsidRPr="0057180F"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CD0AA1" w14:textId="77777777" w:rsidR="00BD044A" w:rsidRDefault="00BD044A">
            <w:pPr>
              <w:pStyle w:val="TAL"/>
              <w:rPr>
                <w:rFonts w:cs="Arial"/>
                <w:lang w:eastAsia="ko-KR"/>
              </w:rPr>
            </w:pPr>
            <w:r>
              <w:rPr>
                <w:rFonts w:cs="Arial"/>
                <w:lang w:eastAsia="ko-KR"/>
              </w:rPr>
              <w:t>This requirement does not apply to BS operating in Band n96</w:t>
            </w:r>
            <w:r>
              <w:rPr>
                <w:rFonts w:cs="Arial" w:hint="eastAsia"/>
                <w:lang w:val="en-US" w:eastAsia="zh-CN"/>
              </w:rPr>
              <w:t xml:space="preserve">, n102 or n104 </w:t>
            </w:r>
          </w:p>
        </w:tc>
      </w:tr>
      <w:tr w:rsidR="00BD044A" w14:paraId="5560EA29" w14:textId="77777777">
        <w:trPr>
          <w:cantSplit/>
          <w:jc w:val="center"/>
        </w:trPr>
        <w:tc>
          <w:tcPr>
            <w:tcW w:w="1302" w:type="dxa"/>
            <w:tcBorders>
              <w:top w:val="single" w:sz="2" w:space="0" w:color="auto"/>
              <w:left w:val="single" w:sz="2" w:space="0" w:color="auto"/>
              <w:bottom w:val="nil"/>
              <w:right w:val="single" w:sz="2" w:space="0" w:color="auto"/>
            </w:tcBorders>
          </w:tcPr>
          <w:p w14:paraId="6484F0E5" w14:textId="77777777" w:rsidR="00BD044A" w:rsidRDefault="00BD044A">
            <w:pPr>
              <w:pStyle w:val="TAC"/>
              <w:rPr>
                <w:rFonts w:cs="Arial"/>
                <w:lang w:eastAsia="ko-KR"/>
              </w:rPr>
            </w:pPr>
            <w:r>
              <w:rPr>
                <w:rFonts w:cs="Arial"/>
                <w:lang w:eastAsia="ko-KR"/>
              </w:rPr>
              <w:t xml:space="preserve">NR Band </w:t>
            </w:r>
            <w:r>
              <w:rPr>
                <w:rFonts w:cs="Arial" w:hint="eastAsia"/>
                <w:lang w:eastAsia="zh-CN"/>
              </w:rPr>
              <w:t>n10</w:t>
            </w:r>
            <w:r>
              <w:rPr>
                <w:rFonts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5B1A7B19" w14:textId="77777777" w:rsidR="00BD044A" w:rsidRDefault="00BD044A">
            <w:pPr>
              <w:pStyle w:val="TAC"/>
              <w:rPr>
                <w:rFonts w:cs="Arial"/>
                <w:lang w:val="en-US" w:eastAsia="zh-CN"/>
              </w:rPr>
            </w:pPr>
            <w:r>
              <w:t>61</w:t>
            </w:r>
            <w:r>
              <w:rPr>
                <w:rFonts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21F15C3B" w14:textId="77777777" w:rsidR="00BD044A" w:rsidRDefault="00BD044A">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6BF75C"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FD598B" w14:textId="77777777" w:rsidR="00BD044A" w:rsidRDefault="00BD044A">
            <w:pPr>
              <w:pStyle w:val="TAL"/>
              <w:rPr>
                <w:rFonts w:cs="Arial"/>
                <w:lang w:eastAsia="ko-KR"/>
              </w:rPr>
            </w:pPr>
            <w:r>
              <w:rPr>
                <w:rFonts w:cs="Arial"/>
                <w:lang w:eastAsia="ko-KR"/>
              </w:rPr>
              <w:t>This requirement does not apply to BS operating in Band n</w:t>
            </w:r>
            <w:r>
              <w:rPr>
                <w:rFonts w:cs="Arial" w:hint="eastAsia"/>
                <w:lang w:val="en-US" w:eastAsia="zh-CN"/>
              </w:rPr>
              <w:t>71 or n105</w:t>
            </w:r>
          </w:p>
        </w:tc>
      </w:tr>
      <w:tr w:rsidR="00BD044A" w14:paraId="3A2B6E12" w14:textId="77777777">
        <w:trPr>
          <w:cantSplit/>
          <w:jc w:val="center"/>
        </w:trPr>
        <w:tc>
          <w:tcPr>
            <w:tcW w:w="1302" w:type="dxa"/>
            <w:tcBorders>
              <w:top w:val="nil"/>
              <w:left w:val="single" w:sz="2" w:space="0" w:color="auto"/>
              <w:bottom w:val="single" w:sz="4" w:space="0" w:color="auto"/>
              <w:right w:val="single" w:sz="2" w:space="0" w:color="auto"/>
            </w:tcBorders>
          </w:tcPr>
          <w:p w14:paraId="0203F75F" w14:textId="77777777" w:rsidR="00BD044A" w:rsidRDefault="00BD044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D35AE22" w14:textId="77777777" w:rsidR="00BD044A" w:rsidRDefault="00BD044A">
            <w:pPr>
              <w:pStyle w:val="TAC"/>
              <w:rPr>
                <w:rFonts w:cs="Arial"/>
                <w:lang w:val="en-US" w:eastAsia="zh-CN"/>
              </w:rPr>
            </w:pPr>
            <w:r>
              <w:t xml:space="preserve">663 – </w:t>
            </w:r>
            <w:r>
              <w:rPr>
                <w:rFonts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3F663827" w14:textId="77777777" w:rsidR="00BD044A" w:rsidRDefault="00BD044A">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850D01"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50BB3A" w14:textId="77777777" w:rsidR="00BD044A" w:rsidRDefault="00BD044A">
            <w:pPr>
              <w:pStyle w:val="TAL"/>
              <w:rPr>
                <w:rFonts w:cs="Arial"/>
                <w:lang w:eastAsia="ko-KR"/>
              </w:rPr>
            </w:pPr>
            <w:r>
              <w:rPr>
                <w:rFonts w:cs="Arial"/>
                <w:lang w:eastAsia="ko-KR"/>
              </w:rPr>
              <w:t>This requirement does not apply to BS operating in</w:t>
            </w:r>
            <w:r>
              <w:rPr>
                <w:rFonts w:cs="Arial" w:hint="eastAsia"/>
                <w:lang w:val="en-US" w:eastAsia="zh-CN"/>
              </w:rPr>
              <w:t xml:space="preserve"> </w:t>
            </w:r>
            <w:r>
              <w:rPr>
                <w:rFonts w:cs="Arial"/>
                <w:lang w:eastAsia="ko-KR"/>
              </w:rPr>
              <w:t xml:space="preserve"> </w:t>
            </w:r>
            <w:r>
              <w:rPr>
                <w:rFonts w:cs="Arial" w:hint="eastAsia"/>
                <w:lang w:val="en-US" w:eastAsia="zh-CN"/>
              </w:rPr>
              <w:t>n105</w:t>
            </w:r>
            <w:r>
              <w:rPr>
                <w:rFonts w:cs="Arial"/>
                <w:lang w:eastAsia="ko-KR"/>
              </w:rPr>
              <w:t>, since it is already covered by the requirement in clause 6.6.5.2.2</w:t>
            </w:r>
            <w:r>
              <w:rPr>
                <w:rFonts w:cs="v5.0.0"/>
              </w:rPr>
              <w:t>.</w:t>
            </w:r>
          </w:p>
        </w:tc>
      </w:tr>
      <w:tr w:rsidR="00BD044A" w14:paraId="385DA799" w14:textId="77777777">
        <w:trPr>
          <w:cantSplit/>
          <w:jc w:val="center"/>
        </w:trPr>
        <w:tc>
          <w:tcPr>
            <w:tcW w:w="1302" w:type="dxa"/>
            <w:tcBorders>
              <w:top w:val="single" w:sz="4" w:space="0" w:color="auto"/>
              <w:left w:val="single" w:sz="2" w:space="0" w:color="auto"/>
              <w:bottom w:val="nil"/>
              <w:right w:val="single" w:sz="2" w:space="0" w:color="auto"/>
            </w:tcBorders>
          </w:tcPr>
          <w:p w14:paraId="2F2A85C0" w14:textId="77777777" w:rsidR="00BD044A" w:rsidRDefault="00BD044A">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0D59EF18" w14:textId="77777777" w:rsidR="00BD044A" w:rsidRDefault="00BD044A">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4E36251D" w14:textId="77777777" w:rsidR="00BD044A" w:rsidRDefault="00BD044A">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3AA89F"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63A27E" w14:textId="77777777" w:rsidR="00BD044A" w:rsidRDefault="00BD044A">
            <w:pPr>
              <w:pStyle w:val="TAL"/>
              <w:rPr>
                <w:rFonts w:cs="Arial"/>
                <w:lang w:eastAsia="ko-KR"/>
              </w:rPr>
            </w:pPr>
            <w:r w:rsidRPr="00A239A6">
              <w:rPr>
                <w:rFonts w:cs="Arial"/>
                <w:lang w:eastAsia="ko-KR"/>
              </w:rPr>
              <w:t>This requirement does not apply to BS operating in Band n106</w:t>
            </w:r>
          </w:p>
        </w:tc>
      </w:tr>
      <w:tr w:rsidR="00BD044A" w14:paraId="355172B9" w14:textId="77777777">
        <w:trPr>
          <w:cantSplit/>
          <w:jc w:val="center"/>
        </w:trPr>
        <w:tc>
          <w:tcPr>
            <w:tcW w:w="1302" w:type="dxa"/>
            <w:tcBorders>
              <w:top w:val="nil"/>
              <w:left w:val="single" w:sz="2" w:space="0" w:color="auto"/>
              <w:bottom w:val="single" w:sz="4" w:space="0" w:color="auto"/>
              <w:right w:val="single" w:sz="2" w:space="0" w:color="auto"/>
            </w:tcBorders>
          </w:tcPr>
          <w:p w14:paraId="7BF35ABE" w14:textId="77777777" w:rsidR="00BD044A" w:rsidRDefault="00BD044A">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41ED13C6" w14:textId="77777777" w:rsidR="00BD044A" w:rsidRDefault="00BD044A">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3F1C6A5F" w14:textId="77777777" w:rsidR="00BD044A" w:rsidRDefault="00BD044A">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40299761"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16A1280D" w14:textId="77777777" w:rsidR="00BD044A" w:rsidRDefault="00BD044A">
            <w:pPr>
              <w:pStyle w:val="TAL"/>
              <w:rPr>
                <w:rFonts w:cs="Arial"/>
                <w:lang w:val="en-US" w:eastAsia="zh-CN"/>
              </w:rPr>
            </w:pPr>
            <w:r>
              <w:rPr>
                <w:rFonts w:cs="Arial"/>
                <w:lang w:eastAsia="ko-KR"/>
              </w:rPr>
              <w:t>This requirement does not apply to BS operating in Band n5</w:t>
            </w:r>
            <w:r>
              <w:rPr>
                <w:rFonts w:cs="Arial"/>
                <w:lang w:val="en-US" w:eastAsia="zh-CN"/>
              </w:rPr>
              <w:t xml:space="preserve"> or n26.</w:t>
            </w:r>
          </w:p>
          <w:p w14:paraId="3F8A3CF6" w14:textId="77777777" w:rsidR="00BD044A" w:rsidRDefault="00BD044A">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BD044A" w14:paraId="3C17C671" w14:textId="77777777">
        <w:trPr>
          <w:cantSplit/>
          <w:jc w:val="center"/>
        </w:trPr>
        <w:tc>
          <w:tcPr>
            <w:tcW w:w="1302" w:type="dxa"/>
            <w:vMerge w:val="restart"/>
            <w:tcBorders>
              <w:top w:val="single" w:sz="4" w:space="0" w:color="auto"/>
              <w:left w:val="single" w:sz="4" w:space="0" w:color="auto"/>
              <w:right w:val="single" w:sz="4" w:space="0" w:color="auto"/>
            </w:tcBorders>
          </w:tcPr>
          <w:p w14:paraId="10AAF661" w14:textId="77777777" w:rsidR="00BD044A" w:rsidRDefault="00BD044A">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09BAB28B" w14:textId="77777777" w:rsidR="00BD044A" w:rsidRDefault="00BD044A">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5A604707" w14:textId="77777777" w:rsidR="00BD044A" w:rsidRDefault="00BD044A">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3A91AACA" w14:textId="77777777" w:rsidR="00BD044A" w:rsidRDefault="00BD044A">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0151D9A9" w14:textId="77777777" w:rsidR="00BD044A" w:rsidRDefault="00BD044A">
            <w:pPr>
              <w:pStyle w:val="TAL"/>
              <w:rPr>
                <w:rFonts w:cs="Arial"/>
                <w:lang w:eastAsia="ko-KR"/>
              </w:rPr>
            </w:pPr>
            <w:r>
              <w:rPr>
                <w:rFonts w:cs="Arial"/>
                <w:szCs w:val="18"/>
              </w:rPr>
              <w:t>This requirement does not apply to BS operating in Band n50, n51, n74, n75, n76, n91, n92, n93, n94 or n109</w:t>
            </w:r>
          </w:p>
        </w:tc>
      </w:tr>
      <w:tr w:rsidR="00BD044A" w14:paraId="5099BC4E" w14:textId="77777777">
        <w:trPr>
          <w:cantSplit/>
          <w:jc w:val="center"/>
        </w:trPr>
        <w:tc>
          <w:tcPr>
            <w:tcW w:w="1302" w:type="dxa"/>
            <w:vMerge/>
            <w:tcBorders>
              <w:left w:val="single" w:sz="4" w:space="0" w:color="auto"/>
              <w:bottom w:val="single" w:sz="4" w:space="0" w:color="auto"/>
              <w:right w:val="single" w:sz="4" w:space="0" w:color="auto"/>
            </w:tcBorders>
          </w:tcPr>
          <w:p w14:paraId="7724B0AB" w14:textId="77777777" w:rsidR="00BD044A" w:rsidRDefault="00BD044A">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559A90B2" w14:textId="77777777" w:rsidR="00BD044A" w:rsidRDefault="00BD044A">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4" w:space="0" w:color="auto"/>
              <w:right w:val="single" w:sz="2" w:space="0" w:color="auto"/>
            </w:tcBorders>
          </w:tcPr>
          <w:p w14:paraId="25ADF12E" w14:textId="77777777" w:rsidR="00BD044A"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1D0A367F" w14:textId="77777777" w:rsidR="00BD044A"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2BD9763D" w14:textId="77777777" w:rsidR="00BD044A" w:rsidRDefault="00BD044A">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bl>
    <w:p w14:paraId="34D9D461" w14:textId="77777777" w:rsidR="00BD044A" w:rsidRPr="00F95B02" w:rsidRDefault="00BD044A" w:rsidP="00BD044A"/>
    <w:p w14:paraId="23B55120" w14:textId="77777777" w:rsidR="00BD044A" w:rsidRPr="00F95B02" w:rsidRDefault="00BD044A" w:rsidP="00BD044A">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7DF601D4" w14:textId="77777777" w:rsidR="00BD044A" w:rsidRPr="00F95B02" w:rsidRDefault="00BD044A" w:rsidP="00BD044A">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1B10D9C" w14:textId="77777777" w:rsidR="00BD044A" w:rsidRPr="00F95B02" w:rsidRDefault="00BD044A" w:rsidP="00BD044A">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60641394" w14:textId="77777777" w:rsidR="00BD044A" w:rsidRPr="00F95B02" w:rsidRDefault="00BD044A" w:rsidP="00BD044A">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24406EF9" w14:textId="7A5002E8" w:rsidR="00075975" w:rsidRPr="00BD044A" w:rsidRDefault="00BD044A" w:rsidP="00BD044A">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 w:name="_Hlk506220100"/>
      <w:r w:rsidRPr="00F95B02">
        <w:t xml:space="preserve"> or E-UTRA Band 85 UL </w:t>
      </w:r>
      <w:r>
        <w:t xml:space="preserve">or NR Band n85 UL </w:t>
      </w:r>
      <w:r w:rsidRPr="00F95B02">
        <w:t>operating band</w:t>
      </w:r>
      <w:bookmarkEnd w:id="1"/>
      <w:r w:rsidRPr="00F95B02">
        <w:t>.</w:t>
      </w:r>
    </w:p>
    <w:p w14:paraId="1CFD93F7" w14:textId="77777777" w:rsidR="00BD674A" w:rsidRDefault="00BD674A" w:rsidP="00BD674A">
      <w:pPr>
        <w:rPr>
          <w:iCs/>
          <w:lang w:eastAsia="zh-CN"/>
        </w:rPr>
      </w:pPr>
      <w:r>
        <w:rPr>
          <w:iCs/>
          <w:lang w:eastAsia="zh-CN"/>
        </w:rPr>
        <w:t>One option how to simplify the table is as follows (further discussion is needed how to incorporate notes above in this table):</w:t>
      </w:r>
    </w:p>
    <w:p w14:paraId="37723D76" w14:textId="77777777" w:rsidR="00546FF4" w:rsidRDefault="00546FF4" w:rsidP="00546FF4">
      <w:pPr>
        <w:pStyle w:val="TH"/>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83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993"/>
        <w:gridCol w:w="5133"/>
      </w:tblGrid>
      <w:tr w:rsidR="00546FF4" w:rsidRPr="00F95B02" w14:paraId="0FA5291E" w14:textId="77777777">
        <w:trPr>
          <w:cantSplit/>
          <w:tblHeader/>
          <w:jc w:val="center"/>
        </w:trPr>
        <w:tc>
          <w:tcPr>
            <w:tcW w:w="2265" w:type="dxa"/>
            <w:tcBorders>
              <w:top w:val="single" w:sz="2" w:space="0" w:color="auto"/>
              <w:left w:val="single" w:sz="2" w:space="0" w:color="auto"/>
              <w:bottom w:val="single" w:sz="2" w:space="0" w:color="auto"/>
              <w:right w:val="single" w:sz="2" w:space="0" w:color="auto"/>
            </w:tcBorders>
            <w:hideMark/>
          </w:tcPr>
          <w:p w14:paraId="34ACB681" w14:textId="77777777" w:rsidR="00546FF4" w:rsidRPr="00F95B02" w:rsidRDefault="00546FF4">
            <w:pPr>
              <w:pStyle w:val="TAH"/>
              <w:rPr>
                <w:rFonts w:cs="Arial"/>
              </w:rPr>
            </w:pPr>
            <w:r w:rsidRPr="00F95B02">
              <w:rPr>
                <w:rFonts w:cs="Arial"/>
              </w:rPr>
              <w:t>Frequency range for co-existence requirement</w:t>
            </w:r>
          </w:p>
        </w:tc>
        <w:tc>
          <w:tcPr>
            <w:tcW w:w="993" w:type="dxa"/>
            <w:tcBorders>
              <w:top w:val="single" w:sz="2" w:space="0" w:color="auto"/>
              <w:left w:val="single" w:sz="2" w:space="0" w:color="auto"/>
              <w:bottom w:val="single" w:sz="2" w:space="0" w:color="auto"/>
              <w:right w:val="single" w:sz="2" w:space="0" w:color="auto"/>
            </w:tcBorders>
            <w:hideMark/>
          </w:tcPr>
          <w:p w14:paraId="60E23626" w14:textId="77777777" w:rsidR="00546FF4" w:rsidRPr="00F95B02" w:rsidRDefault="00546FF4">
            <w:pPr>
              <w:pStyle w:val="TAH"/>
              <w:rPr>
                <w:rFonts w:cs="Arial"/>
                <w:i/>
              </w:rPr>
            </w:pPr>
            <w:r w:rsidRPr="00F95B02">
              <w:rPr>
                <w:rFonts w:cs="v5.0.0"/>
                <w:i/>
              </w:rPr>
              <w:t>Basic limits</w:t>
            </w:r>
            <w:r>
              <w:rPr>
                <w:rFonts w:cs="v5.0.0"/>
                <w:i/>
              </w:rPr>
              <w:t xml:space="preserve"> </w:t>
            </w:r>
            <w:r w:rsidRPr="007701DE">
              <w:rPr>
                <w:rFonts w:cs="v5.0.0"/>
                <w:iCs/>
              </w:rPr>
              <w:t>(dBm)</w:t>
            </w:r>
          </w:p>
        </w:tc>
        <w:tc>
          <w:tcPr>
            <w:tcW w:w="5133" w:type="dxa"/>
            <w:tcBorders>
              <w:top w:val="single" w:sz="2" w:space="0" w:color="auto"/>
              <w:left w:val="single" w:sz="2" w:space="0" w:color="auto"/>
              <w:bottom w:val="single" w:sz="2" w:space="0" w:color="auto"/>
              <w:right w:val="single" w:sz="2" w:space="0" w:color="auto"/>
            </w:tcBorders>
          </w:tcPr>
          <w:p w14:paraId="61442DFD" w14:textId="77777777" w:rsidR="00546FF4" w:rsidRPr="00F95B02" w:rsidRDefault="00546FF4">
            <w:pPr>
              <w:pStyle w:val="TAH"/>
              <w:rPr>
                <w:rFonts w:cs="Arial"/>
              </w:rPr>
            </w:pPr>
            <w:r w:rsidRPr="00F95B02">
              <w:rPr>
                <w:rFonts w:cs="Arial"/>
              </w:rPr>
              <w:t>Note</w:t>
            </w:r>
          </w:p>
        </w:tc>
      </w:tr>
      <w:tr w:rsidR="00546FF4" w:rsidRPr="008307D3" w14:paraId="125CD756" w14:textId="77777777">
        <w:trPr>
          <w:cantSplit/>
          <w:jc w:val="center"/>
        </w:trPr>
        <w:tc>
          <w:tcPr>
            <w:tcW w:w="2265" w:type="dxa"/>
            <w:tcBorders>
              <w:top w:val="single" w:sz="2" w:space="0" w:color="auto"/>
              <w:left w:val="single" w:sz="2" w:space="0" w:color="auto"/>
              <w:bottom w:val="single" w:sz="2" w:space="0" w:color="auto"/>
              <w:right w:val="single" w:sz="2" w:space="0" w:color="auto"/>
            </w:tcBorders>
          </w:tcPr>
          <w:p w14:paraId="4E270E15" w14:textId="77777777" w:rsidR="00546FF4" w:rsidRPr="008307D3" w:rsidRDefault="00546FF4">
            <w:pPr>
              <w:pStyle w:val="TAC"/>
            </w:pPr>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p>
        </w:tc>
        <w:tc>
          <w:tcPr>
            <w:tcW w:w="993" w:type="dxa"/>
            <w:tcBorders>
              <w:top w:val="single" w:sz="2" w:space="0" w:color="auto"/>
              <w:left w:val="single" w:sz="2" w:space="0" w:color="auto"/>
              <w:bottom w:val="single" w:sz="2" w:space="0" w:color="auto"/>
              <w:right w:val="single" w:sz="2" w:space="0" w:color="auto"/>
            </w:tcBorders>
          </w:tcPr>
          <w:p w14:paraId="4B541F95" w14:textId="77777777" w:rsidR="00546FF4" w:rsidRPr="008307D3" w:rsidRDefault="00546FF4">
            <w:pPr>
              <w:pStyle w:val="TAC"/>
            </w:pPr>
            <w:r>
              <w:t>x</w:t>
            </w:r>
          </w:p>
        </w:tc>
        <w:tc>
          <w:tcPr>
            <w:tcW w:w="5133" w:type="dxa"/>
            <w:tcBorders>
              <w:top w:val="single" w:sz="2" w:space="0" w:color="auto"/>
              <w:left w:val="single" w:sz="2" w:space="0" w:color="auto"/>
              <w:right w:val="single" w:sz="2" w:space="0" w:color="auto"/>
            </w:tcBorders>
          </w:tcPr>
          <w:p w14:paraId="754C7CCE" w14:textId="77777777" w:rsidR="00546FF4" w:rsidRPr="008307D3" w:rsidRDefault="00546FF4">
            <w:pPr>
              <w:pStyle w:val="TAC"/>
            </w:pPr>
            <w:r>
              <w:t>Note 3</w:t>
            </w:r>
          </w:p>
        </w:tc>
      </w:tr>
      <w:tr w:rsidR="00546FF4" w:rsidRPr="008307D3" w14:paraId="07C3F5D2" w14:textId="77777777">
        <w:trPr>
          <w:cantSplit/>
          <w:jc w:val="center"/>
        </w:trPr>
        <w:tc>
          <w:tcPr>
            <w:tcW w:w="2265" w:type="dxa"/>
            <w:tcBorders>
              <w:top w:val="single" w:sz="2" w:space="0" w:color="auto"/>
              <w:left w:val="single" w:sz="2" w:space="0" w:color="auto"/>
              <w:bottom w:val="single" w:sz="2" w:space="0" w:color="auto"/>
              <w:right w:val="single" w:sz="2" w:space="0" w:color="auto"/>
            </w:tcBorders>
          </w:tcPr>
          <w:p w14:paraId="0EBDB252" w14:textId="77777777" w:rsidR="00546FF4" w:rsidRPr="00F95B02" w:rsidRDefault="00546FF4">
            <w:pPr>
              <w:pStyle w:val="TAC"/>
            </w:pPr>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p>
        </w:tc>
        <w:tc>
          <w:tcPr>
            <w:tcW w:w="993" w:type="dxa"/>
            <w:tcBorders>
              <w:top w:val="single" w:sz="2" w:space="0" w:color="auto"/>
              <w:left w:val="single" w:sz="2" w:space="0" w:color="auto"/>
              <w:bottom w:val="single" w:sz="2" w:space="0" w:color="auto"/>
              <w:right w:val="single" w:sz="2" w:space="0" w:color="auto"/>
            </w:tcBorders>
          </w:tcPr>
          <w:p w14:paraId="1E6EB07C" w14:textId="77777777" w:rsidR="00546FF4" w:rsidRPr="00F95B02" w:rsidRDefault="00546FF4">
            <w:pPr>
              <w:pStyle w:val="TAC"/>
            </w:pPr>
            <w:r>
              <w:t>y</w:t>
            </w:r>
          </w:p>
        </w:tc>
        <w:tc>
          <w:tcPr>
            <w:tcW w:w="5133" w:type="dxa"/>
            <w:tcBorders>
              <w:left w:val="single" w:sz="2" w:space="0" w:color="auto"/>
              <w:right w:val="single" w:sz="2" w:space="0" w:color="auto"/>
            </w:tcBorders>
          </w:tcPr>
          <w:p w14:paraId="17753D78" w14:textId="77777777" w:rsidR="00546FF4" w:rsidRPr="00F95B02" w:rsidRDefault="00546FF4">
            <w:pPr>
              <w:pStyle w:val="TAC"/>
            </w:pPr>
            <w:r>
              <w:t>Note 3, 4, 5, 6</w:t>
            </w:r>
          </w:p>
        </w:tc>
      </w:tr>
      <w:tr w:rsidR="00546FF4" w:rsidRPr="008307D3" w14:paraId="365CB0F1" w14:textId="77777777">
        <w:trPr>
          <w:cantSplit/>
          <w:jc w:val="center"/>
        </w:trPr>
        <w:tc>
          <w:tcPr>
            <w:tcW w:w="8391" w:type="dxa"/>
            <w:gridSpan w:val="3"/>
            <w:tcBorders>
              <w:top w:val="single" w:sz="2" w:space="0" w:color="auto"/>
              <w:left w:val="single" w:sz="2" w:space="0" w:color="auto"/>
              <w:bottom w:val="single" w:sz="2" w:space="0" w:color="auto"/>
              <w:right w:val="single" w:sz="2" w:space="0" w:color="auto"/>
            </w:tcBorders>
          </w:tcPr>
          <w:p w14:paraId="03BA28DF" w14:textId="77777777" w:rsidR="00546FF4" w:rsidRDefault="00546FF4">
            <w:pPr>
              <w:pStyle w:val="TAN"/>
              <w:rPr>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t>x = -</w:t>
            </w:r>
            <w:r>
              <w:rPr>
                <w:lang w:val="en-US" w:eastAsia="zh-CN"/>
              </w:rPr>
              <w:t>57</w:t>
            </w:r>
            <w:r w:rsidRPr="00F95B02">
              <w:rPr>
                <w:lang w:val="en-US" w:eastAsia="zh-CN"/>
              </w:rPr>
              <w:t> dBm</w:t>
            </w:r>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CDMA850 or GSM900</w:t>
            </w:r>
            <w:r w:rsidRPr="00F95B02">
              <w:rPr>
                <w:lang w:val="en-US" w:eastAsia="zh-CN"/>
              </w:rPr>
              <w:br/>
              <w:t>x = -</w:t>
            </w:r>
            <w:r>
              <w:rPr>
                <w:lang w:val="en-US" w:eastAsia="zh-CN"/>
              </w:rPr>
              <w:t>47</w:t>
            </w:r>
            <w:r w:rsidRPr="00F95B02">
              <w:rPr>
                <w:lang w:val="en-US" w:eastAsia="zh-CN"/>
              </w:rPr>
              <w:t> dBm</w:t>
            </w:r>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DCS1800 or PCS1900</w:t>
            </w:r>
            <w:r w:rsidRPr="00F95B02">
              <w:rPr>
                <w:lang w:val="en-US" w:eastAsia="zh-CN"/>
              </w:rPr>
              <w:br/>
            </w:r>
            <w:r>
              <w:rPr>
                <w:lang w:val="en-US" w:eastAsia="zh-CN"/>
              </w:rPr>
              <w:t xml:space="preserve">x = -52 </w:t>
            </w:r>
            <w:r w:rsidRPr="00F95B02">
              <w:rPr>
                <w:lang w:val="en-US" w:eastAsia="zh-CN"/>
              </w:rPr>
              <w:t xml:space="preserve">dBm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p>
          <w:p w14:paraId="17BEB39A" w14:textId="77777777" w:rsidR="00546FF4" w:rsidRDefault="00546FF4">
            <w:pPr>
              <w:pStyle w:val="TAC"/>
              <w:jc w:val="left"/>
              <w:rPr>
                <w:lang w:val="en-US" w:eastAsia="zh-CN"/>
              </w:rPr>
            </w:pPr>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Pr>
                <w:lang w:val="en-US" w:eastAsia="zh-CN"/>
              </w:rPr>
              <w:t>y</w:t>
            </w:r>
            <w:r w:rsidRPr="00F95B02">
              <w:rPr>
                <w:lang w:val="en-US" w:eastAsia="zh-CN"/>
              </w:rPr>
              <w:t xml:space="preserve"> = -</w:t>
            </w:r>
            <w:r>
              <w:rPr>
                <w:lang w:val="en-US" w:eastAsia="zh-CN"/>
              </w:rPr>
              <w:t>61</w:t>
            </w:r>
            <w:r w:rsidRPr="00F95B02">
              <w:rPr>
                <w:lang w:val="en-US" w:eastAsia="zh-CN"/>
              </w:rPr>
              <w:t> dBm</w:t>
            </w:r>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xml:space="preserve">, CDMA850, GSM900, DCS1800 </w:t>
            </w:r>
          </w:p>
          <w:p w14:paraId="09FCE474" w14:textId="77777777" w:rsidR="00546FF4" w:rsidRDefault="00546FF4">
            <w:pPr>
              <w:pStyle w:val="TAC"/>
              <w:ind w:left="852"/>
              <w:jc w:val="left"/>
              <w:rPr>
                <w:lang w:val="en-US" w:eastAsia="zh-CN"/>
              </w:rPr>
            </w:pPr>
            <w:r>
              <w:rPr>
                <w:lang w:val="en-US" w:eastAsia="zh-CN"/>
              </w:rPr>
              <w:t>or PCS1900</w:t>
            </w:r>
          </w:p>
          <w:p w14:paraId="45D4F0E2" w14:textId="77777777" w:rsidR="00546FF4" w:rsidRDefault="00546FF4">
            <w:pPr>
              <w:pStyle w:val="TAC"/>
              <w:ind w:left="852"/>
              <w:jc w:val="left"/>
              <w:rPr>
                <w:lang w:val="en-US" w:eastAsia="zh-CN"/>
              </w:rPr>
            </w:pPr>
            <w:r>
              <w:rPr>
                <w:lang w:val="en-US" w:eastAsia="zh-CN"/>
              </w:rPr>
              <w:t xml:space="preserve">y = -49 </w:t>
            </w:r>
            <w:r w:rsidRPr="00F95B02">
              <w:rPr>
                <w:lang w:val="en-US" w:eastAsia="zh-CN"/>
              </w:rPr>
              <w:t xml:space="preserve">dBm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p>
          <w:p w14:paraId="1529F787" w14:textId="77777777" w:rsidR="00546FF4" w:rsidRPr="00F51C2C" w:rsidRDefault="00546FF4">
            <w:pPr>
              <w:pStyle w:val="TAC"/>
              <w:jc w:val="left"/>
              <w:rPr>
                <w:lang w:val="en-US" w:eastAsia="zh-CN"/>
              </w:rPr>
            </w:pPr>
            <w:r w:rsidRPr="00F95B02">
              <w:rPr>
                <w:lang w:val="en-US" w:eastAsia="zh-CN"/>
              </w:rPr>
              <w:t xml:space="preserve">NOTE </w:t>
            </w:r>
            <w:r>
              <w:rPr>
                <w:lang w:val="en-US" w:eastAsia="zh-CN"/>
              </w:rPr>
              <w:t>3</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p>
          <w:p w14:paraId="0609BF54" w14:textId="77777777" w:rsidR="00546FF4" w:rsidRDefault="00546FF4">
            <w:pPr>
              <w:pStyle w:val="TAC"/>
              <w:ind w:left="852"/>
              <w:jc w:val="left"/>
            </w:pPr>
            <w:r w:rsidRPr="511AB46C">
              <w:rPr>
                <w:rFonts w:eastAsia="MS Mincho"/>
                <w:lang w:val="en-US"/>
              </w:rPr>
              <w:t xml:space="preserve">the noted requirements apply to a BS operating in </w:t>
            </w:r>
            <w:r w:rsidRPr="511AB46C">
              <w:rPr>
                <w:lang w:val="en-US"/>
              </w:rPr>
              <w:t>Band n28, n29 n67; the co-existence requirements in table 6.6.5.2.3</w:t>
            </w:r>
            <w:r w:rsidRPr="511AB46C" w:rsidDel="003F0872">
              <w:rPr>
                <w:lang w:val="en-US"/>
              </w:rPr>
              <w:t xml:space="preserve"> </w:t>
            </w:r>
            <w:r w:rsidRPr="511AB46C">
              <w:rPr>
                <w:lang w:val="en-US"/>
              </w:rPr>
              <w:t>-1 do not apply for the Δf</w:t>
            </w:r>
            <w:r w:rsidRPr="511AB46C">
              <w:rPr>
                <w:vertAlign w:val="subscript"/>
                <w:lang w:val="en-US"/>
              </w:rPr>
              <w:t>OBUE</w:t>
            </w:r>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p>
          <w:p w14:paraId="3EFD9F5B" w14:textId="77777777" w:rsidR="00546FF4" w:rsidRDefault="00546FF4">
            <w:pPr>
              <w:pStyle w:val="TAC"/>
              <w:jc w:val="left"/>
              <w:rPr>
                <w:lang w:val="en-US" w:eastAsia="zh-CN"/>
              </w:rPr>
            </w:pPr>
            <w:r w:rsidRPr="00A71631">
              <w:rPr>
                <w:lang w:val="en-US" w:eastAsia="zh-CN"/>
              </w:rPr>
              <w:t>NOTE 4:</w:t>
            </w:r>
            <w:r w:rsidRPr="00A71631">
              <w:rPr>
                <w:lang w:val="en-US" w:eastAsia="zh-CN"/>
              </w:rPr>
              <w:tab/>
              <w:t xml:space="preserve">For NR Band n28 BS, specific solutions may be required to fulfil the spurious emissions </w:t>
            </w:r>
          </w:p>
          <w:p w14:paraId="22D7357C" w14:textId="77777777" w:rsidR="00546FF4" w:rsidRPr="00A71631" w:rsidRDefault="00546FF4">
            <w:pPr>
              <w:pStyle w:val="TAC"/>
              <w:ind w:left="852"/>
              <w:jc w:val="left"/>
              <w:rPr>
                <w:lang w:val="en-US" w:eastAsia="zh-CN"/>
              </w:rPr>
            </w:pPr>
            <w:r w:rsidRPr="00A71631">
              <w:rPr>
                <w:lang w:val="en-US" w:eastAsia="zh-CN"/>
              </w:rPr>
              <w:t>limits for BS for co-existence with E-UTRA Band 27 UL operating band.</w:t>
            </w:r>
          </w:p>
          <w:p w14:paraId="352B9E34" w14:textId="77777777" w:rsidR="00546FF4" w:rsidRDefault="00546FF4">
            <w:pPr>
              <w:pStyle w:val="TAC"/>
              <w:jc w:val="left"/>
              <w:rPr>
                <w:lang w:val="en-US" w:eastAsia="zh-CN"/>
              </w:rPr>
            </w:pPr>
            <w:r w:rsidRPr="00A71631">
              <w:rPr>
                <w:lang w:val="en-US" w:eastAsia="zh-CN"/>
              </w:rPr>
              <w:t>NOTE 5:</w:t>
            </w:r>
            <w:r w:rsidRPr="00A71631">
              <w:rPr>
                <w:lang w:val="en-US" w:eastAsia="zh-CN"/>
              </w:rPr>
              <w:tab/>
              <w:t xml:space="preserve">For NR Band n29 BS, specific solutions may be required to fulfil the spurious emissions </w:t>
            </w:r>
          </w:p>
          <w:p w14:paraId="656107A8" w14:textId="77777777" w:rsidR="00546FF4" w:rsidRPr="00A71631" w:rsidRDefault="00546FF4">
            <w:pPr>
              <w:pStyle w:val="TAC"/>
              <w:ind w:left="852"/>
              <w:jc w:val="left"/>
              <w:rPr>
                <w:lang w:val="en-US" w:eastAsia="zh-CN"/>
              </w:rPr>
            </w:pPr>
            <w:r w:rsidRPr="00A71631">
              <w:rPr>
                <w:lang w:val="en-US" w:eastAsia="zh-CN"/>
              </w:rPr>
              <w:t>limits for NR BS for co-existence with UTRA Band XII, E-UTRA Band 12 or NR Band n12 UL operating band, E-UTRA Band 17 UL operating band or E-UTRA Band 85 UL or NR Band n85 UL operating band.</w:t>
            </w:r>
          </w:p>
          <w:p w14:paraId="566F9EE8" w14:textId="77777777" w:rsidR="00546FF4" w:rsidRPr="00522241" w:rsidRDefault="00546FF4">
            <w:pPr>
              <w:pStyle w:val="TAC"/>
              <w:jc w:val="left"/>
              <w:rPr>
                <w:highlight w:val="yellow"/>
                <w:lang w:val="en-US" w:eastAsia="zh-CN"/>
              </w:rPr>
            </w:pPr>
            <w:r w:rsidRPr="00522241">
              <w:rPr>
                <w:highlight w:val="yellow"/>
                <w:lang w:val="en-US" w:eastAsia="zh-CN"/>
              </w:rPr>
              <w:t>NOTE 6:</w:t>
            </w:r>
            <w:r w:rsidRPr="00522241">
              <w:rPr>
                <w:highlight w:val="yellow"/>
                <w:lang w:val="en-US" w:eastAsia="zh-CN"/>
              </w:rPr>
              <w:tab/>
              <w:t xml:space="preserve">For NR Band n67 BS, specific solutions may be required to fulfil the spurious emissions </w:t>
            </w:r>
          </w:p>
          <w:p w14:paraId="1330132F" w14:textId="77777777" w:rsidR="00546FF4" w:rsidRPr="00A71631" w:rsidRDefault="00546FF4">
            <w:pPr>
              <w:pStyle w:val="TAC"/>
              <w:ind w:left="852"/>
              <w:jc w:val="left"/>
              <w:rPr>
                <w:lang w:val="en-US" w:eastAsia="zh-CN"/>
              </w:rPr>
            </w:pPr>
            <w:r w:rsidRPr="00522241">
              <w:rPr>
                <w:highlight w:val="yellow"/>
                <w:lang w:val="en-US" w:eastAsia="zh-CN"/>
              </w:rPr>
              <w:t>limits for NR BS for co-existence with E-UTRA Band 28 or NR Band n28 UL operating band or NR Band n83 UL operating band, where requirement applies for 703 MHz to 736 MHz.</w:t>
            </w:r>
          </w:p>
        </w:tc>
      </w:tr>
    </w:tbl>
    <w:p w14:paraId="1B945ED6" w14:textId="0ED859E6" w:rsidR="00075975" w:rsidRDefault="00075975" w:rsidP="00DC7ED5">
      <w:pPr>
        <w:rPr>
          <w:iCs/>
          <w:lang w:eastAsia="zh-CN"/>
        </w:rPr>
      </w:pPr>
    </w:p>
    <w:p w14:paraId="1EEAF40D" w14:textId="426C825D" w:rsidR="00075975" w:rsidRPr="00BD044A" w:rsidRDefault="00BD044A" w:rsidP="00BD044A">
      <w:pPr>
        <w:pStyle w:val="Heading2"/>
        <w:ind w:left="576"/>
      </w:pPr>
      <w:r w:rsidRPr="00BD044A">
        <w:t>BS spurious emissions for BS co-located with another BS</w:t>
      </w:r>
    </w:p>
    <w:p w14:paraId="4E25A740" w14:textId="3999DFF1" w:rsidR="00BD044A" w:rsidRDefault="00BD044A" w:rsidP="00BD044A">
      <w:pPr>
        <w:rPr>
          <w:iCs/>
          <w:lang w:eastAsia="zh-CN"/>
        </w:rPr>
      </w:pPr>
      <w:r>
        <w:rPr>
          <w:iCs/>
          <w:lang w:eastAsia="zh-CN"/>
        </w:rPr>
        <w:t>Currently, the following table in 38.104 is updated whenever new band is introduced:</w:t>
      </w:r>
    </w:p>
    <w:p w14:paraId="083B8054" w14:textId="77777777" w:rsidR="00BD044A" w:rsidRPr="00F95B02" w:rsidRDefault="00BD044A" w:rsidP="00BD044A">
      <w:pPr>
        <w:pStyle w:val="TH"/>
      </w:pPr>
      <w:r w:rsidRPr="00F95B02">
        <w:lastRenderedPageBreak/>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D044A" w:rsidRPr="00F95B02" w14:paraId="50F9E1F8" w14:textId="77777777">
        <w:trPr>
          <w:cantSplit/>
          <w:jc w:val="center"/>
        </w:trPr>
        <w:tc>
          <w:tcPr>
            <w:tcW w:w="2291" w:type="dxa"/>
            <w:tcBorders>
              <w:top w:val="single" w:sz="4" w:space="0" w:color="auto"/>
              <w:left w:val="single" w:sz="4" w:space="0" w:color="auto"/>
              <w:bottom w:val="nil"/>
              <w:right w:val="single" w:sz="4" w:space="0" w:color="auto"/>
            </w:tcBorders>
          </w:tcPr>
          <w:p w14:paraId="6DB6C296" w14:textId="77777777" w:rsidR="00BD044A" w:rsidRPr="00F95B02" w:rsidRDefault="00BD044A">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1753E939" w14:textId="77777777" w:rsidR="00BD044A" w:rsidRPr="00F95B02" w:rsidRDefault="00BD044A">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926FA44" w14:textId="77777777" w:rsidR="00BD044A" w:rsidRPr="00F95B02" w:rsidRDefault="00BD044A">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375BABEA" w14:textId="77777777" w:rsidR="00BD044A" w:rsidRPr="00F95B02" w:rsidRDefault="00BD044A">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52DF0619" w14:textId="77777777" w:rsidR="00BD044A" w:rsidRPr="00F95B02" w:rsidRDefault="00BD044A">
            <w:pPr>
              <w:pStyle w:val="TAH"/>
            </w:pPr>
            <w:r w:rsidRPr="00F95B02">
              <w:rPr>
                <w:rFonts w:cs="Arial"/>
              </w:rPr>
              <w:t>Note</w:t>
            </w:r>
          </w:p>
        </w:tc>
      </w:tr>
      <w:tr w:rsidR="00BD044A" w:rsidRPr="00F95B02" w14:paraId="3209CBAE" w14:textId="77777777">
        <w:trPr>
          <w:cantSplit/>
          <w:jc w:val="center"/>
        </w:trPr>
        <w:tc>
          <w:tcPr>
            <w:tcW w:w="2291" w:type="dxa"/>
            <w:tcBorders>
              <w:top w:val="nil"/>
              <w:left w:val="single" w:sz="4" w:space="0" w:color="auto"/>
              <w:bottom w:val="single" w:sz="4" w:space="0" w:color="auto"/>
              <w:right w:val="single" w:sz="4" w:space="0" w:color="auto"/>
            </w:tcBorders>
          </w:tcPr>
          <w:p w14:paraId="1D5ECEB9" w14:textId="77777777" w:rsidR="00BD044A" w:rsidRPr="00F95B02" w:rsidRDefault="00BD044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92D4AB3" w14:textId="77777777" w:rsidR="00BD044A" w:rsidRPr="00F95B02" w:rsidRDefault="00BD044A">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9979769" w14:textId="77777777" w:rsidR="00BD044A" w:rsidRPr="00F95B02" w:rsidRDefault="00BD044A">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7985D95" w14:textId="77777777" w:rsidR="00BD044A" w:rsidRPr="00F95B02" w:rsidRDefault="00BD044A">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B4AC6B6" w14:textId="77777777" w:rsidR="00BD044A" w:rsidRPr="00F95B02" w:rsidRDefault="00BD044A">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7EB62D0C" w14:textId="77777777" w:rsidR="00BD044A" w:rsidRPr="00F95B02" w:rsidRDefault="00BD044A">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DEB2C28" w14:textId="77777777" w:rsidR="00BD044A" w:rsidRPr="00F95B02" w:rsidRDefault="00BD044A">
            <w:pPr>
              <w:pStyle w:val="TAH"/>
            </w:pPr>
          </w:p>
        </w:tc>
      </w:tr>
      <w:tr w:rsidR="00BD044A" w:rsidRPr="00F95B02" w14:paraId="00A4ABD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D7A130" w14:textId="77777777" w:rsidR="00BD044A" w:rsidRPr="00F95B02" w:rsidRDefault="00BD044A">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74F7326" w14:textId="77777777" w:rsidR="00BD044A" w:rsidRPr="00F95B02" w:rsidRDefault="00BD044A">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7E0141EE" w14:textId="77777777" w:rsidR="00BD044A" w:rsidRPr="00F95B02" w:rsidRDefault="00BD044A">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114B5275" w14:textId="77777777" w:rsidR="00BD044A" w:rsidRPr="00F95B02"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A703E3" w14:textId="77777777" w:rsidR="00BD044A" w:rsidRPr="00F95B02" w:rsidRDefault="00BD044A">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4F4CC37A" w14:textId="77777777" w:rsidR="00BD044A" w:rsidRPr="00F95B02" w:rsidRDefault="00BD044A">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EF3F902" w14:textId="77777777" w:rsidR="00BD044A" w:rsidRPr="00F95B02" w:rsidRDefault="00BD044A">
            <w:pPr>
              <w:pStyle w:val="TAC"/>
              <w:rPr>
                <w:rFonts w:cs="Arial"/>
              </w:rPr>
            </w:pPr>
          </w:p>
        </w:tc>
      </w:tr>
      <w:tr w:rsidR="00BD044A" w:rsidRPr="00F95B02" w14:paraId="4918B96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8609F49" w14:textId="77777777" w:rsidR="00BD044A" w:rsidRPr="00F95B02" w:rsidRDefault="00BD044A">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3DCB80FF" w14:textId="77777777" w:rsidR="00BD044A" w:rsidRPr="00F95B02" w:rsidRDefault="00BD044A">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32094E6" w14:textId="77777777" w:rsidR="00BD044A" w:rsidRPr="00F95B02" w:rsidRDefault="00BD044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3FD025C"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507637" w14:textId="77777777" w:rsidR="00BD044A" w:rsidRPr="00F95B02" w:rsidRDefault="00BD044A">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5D3D9F3" w14:textId="77777777" w:rsidR="00BD044A" w:rsidRPr="00F95B02" w:rsidRDefault="00BD044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5CFB12" w14:textId="77777777" w:rsidR="00BD044A" w:rsidRPr="00F95B02" w:rsidRDefault="00BD044A">
            <w:pPr>
              <w:pStyle w:val="TAC"/>
              <w:rPr>
                <w:rFonts w:cs="Arial"/>
              </w:rPr>
            </w:pPr>
          </w:p>
        </w:tc>
      </w:tr>
      <w:tr w:rsidR="00BD044A" w:rsidRPr="00F95B02" w14:paraId="3C3DCC6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48E8D46" w14:textId="77777777" w:rsidR="00BD044A" w:rsidRPr="00F95B02" w:rsidRDefault="00BD044A">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7BCE87E0" w14:textId="77777777" w:rsidR="00BD044A" w:rsidRPr="00F95B02" w:rsidRDefault="00BD044A">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D3F8739" w14:textId="77777777" w:rsidR="00BD044A" w:rsidRPr="00F95B02" w:rsidRDefault="00BD044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9337072"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6D9DFA" w14:textId="77777777" w:rsidR="00BD044A" w:rsidRPr="00F95B02" w:rsidRDefault="00BD044A">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952747B" w14:textId="77777777" w:rsidR="00BD044A" w:rsidRPr="00F95B02" w:rsidRDefault="00BD044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4B8BC5" w14:textId="77777777" w:rsidR="00BD044A" w:rsidRPr="00F95B02" w:rsidRDefault="00BD044A">
            <w:pPr>
              <w:pStyle w:val="TAC"/>
              <w:rPr>
                <w:rFonts w:cs="Arial"/>
              </w:rPr>
            </w:pPr>
          </w:p>
        </w:tc>
      </w:tr>
      <w:tr w:rsidR="00BD044A" w:rsidRPr="00F95B02" w14:paraId="1AF8448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9D82C7E" w14:textId="77777777" w:rsidR="00BD044A" w:rsidRPr="00F95B02" w:rsidRDefault="00BD044A">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52FAEC5" w14:textId="77777777" w:rsidR="00BD044A" w:rsidRPr="00F95B02" w:rsidRDefault="00BD044A">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150A2F7" w14:textId="77777777" w:rsidR="00BD044A" w:rsidRPr="00F95B02" w:rsidRDefault="00BD044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D88D10C"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C881D1" w14:textId="77777777" w:rsidR="00BD044A" w:rsidRPr="00F95B02" w:rsidRDefault="00BD044A">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B28FB34" w14:textId="77777777" w:rsidR="00BD044A" w:rsidRPr="00F95B02" w:rsidRDefault="00BD044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D048" w14:textId="77777777" w:rsidR="00BD044A" w:rsidRPr="00F95B02" w:rsidRDefault="00BD044A">
            <w:pPr>
              <w:pStyle w:val="TAC"/>
              <w:rPr>
                <w:rFonts w:cs="Arial"/>
              </w:rPr>
            </w:pPr>
          </w:p>
        </w:tc>
      </w:tr>
      <w:tr w:rsidR="00BD044A" w:rsidRPr="00F95B02" w14:paraId="2F26852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16AD2BA" w14:textId="77777777" w:rsidR="00BD044A" w:rsidRPr="00F95B02" w:rsidRDefault="00BD044A">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A230CED" w14:textId="77777777" w:rsidR="00BD044A" w:rsidRPr="00F95B02" w:rsidRDefault="00BD044A">
            <w:pPr>
              <w:pStyle w:val="TAC"/>
              <w:rPr>
                <w:rFonts w:cs="Arial"/>
                <w:lang w:eastAsia="zh-CN"/>
              </w:rPr>
            </w:pPr>
            <w:r w:rsidRPr="00F95B02">
              <w:rPr>
                <w:rFonts w:cs="Arial"/>
              </w:rPr>
              <w:t>1920 – 1980 MHz</w:t>
            </w:r>
          </w:p>
          <w:p w14:paraId="6DB3B464" w14:textId="77777777" w:rsidR="00BD044A" w:rsidRPr="00F95B02" w:rsidRDefault="00BD04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21C476E"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ED1E67"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B42E48"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606A54"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DC0131" w14:textId="77777777" w:rsidR="00BD044A" w:rsidRPr="00F95B02" w:rsidRDefault="00BD044A">
            <w:pPr>
              <w:pStyle w:val="TAC"/>
              <w:rPr>
                <w:rFonts w:cs="Arial"/>
              </w:rPr>
            </w:pPr>
          </w:p>
        </w:tc>
      </w:tr>
      <w:tr w:rsidR="00BD044A" w:rsidRPr="00F95B02" w14:paraId="7210196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3CDEBAC" w14:textId="77777777" w:rsidR="00BD044A" w:rsidRPr="00F95B02" w:rsidRDefault="00BD044A">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DD71787" w14:textId="77777777" w:rsidR="00BD044A" w:rsidRPr="00F95B02" w:rsidRDefault="00BD044A">
            <w:pPr>
              <w:pStyle w:val="TAC"/>
              <w:rPr>
                <w:rFonts w:cs="Arial"/>
                <w:lang w:eastAsia="zh-CN"/>
              </w:rPr>
            </w:pPr>
            <w:r w:rsidRPr="00F95B02">
              <w:rPr>
                <w:rFonts w:cs="Arial"/>
              </w:rPr>
              <w:t>1850 – 1910 MHz</w:t>
            </w:r>
          </w:p>
          <w:p w14:paraId="7FAE5B33" w14:textId="77777777" w:rsidR="00BD044A" w:rsidRPr="00F95B02" w:rsidRDefault="00BD04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EEDA677"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1815A5"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0342CA"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263624"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F7FF76" w14:textId="77777777" w:rsidR="00BD044A" w:rsidRPr="00F95B02" w:rsidRDefault="00BD044A">
            <w:pPr>
              <w:pStyle w:val="TAC"/>
              <w:rPr>
                <w:rFonts w:cs="Arial"/>
              </w:rPr>
            </w:pPr>
          </w:p>
        </w:tc>
      </w:tr>
      <w:tr w:rsidR="00BD044A" w:rsidRPr="00F95B02" w14:paraId="7208B5C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EAC2FFB" w14:textId="77777777" w:rsidR="00BD044A" w:rsidRPr="00F95B02" w:rsidRDefault="00BD044A">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5EB991D0" w14:textId="77777777" w:rsidR="00BD044A" w:rsidRPr="00F95B02" w:rsidRDefault="00BD044A">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01BCC7B"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803E16"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DA9CB1"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BA362D"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BD2A33" w14:textId="77777777" w:rsidR="00BD044A" w:rsidRPr="00F95B02" w:rsidRDefault="00BD044A">
            <w:pPr>
              <w:pStyle w:val="TAC"/>
              <w:rPr>
                <w:rFonts w:cs="Arial"/>
              </w:rPr>
            </w:pPr>
          </w:p>
        </w:tc>
      </w:tr>
      <w:tr w:rsidR="00BD044A" w:rsidRPr="00F95B02" w14:paraId="5A733E3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3335A0E" w14:textId="77777777" w:rsidR="00BD044A" w:rsidRPr="00F95B02" w:rsidRDefault="00BD044A">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7412AA2B" w14:textId="77777777" w:rsidR="00BD044A" w:rsidRPr="00F95B02" w:rsidRDefault="00BD044A">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B1720B8"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4EF84E"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988A6D"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033305"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C8FBDE" w14:textId="77777777" w:rsidR="00BD044A" w:rsidRPr="00F95B02" w:rsidRDefault="00BD044A">
            <w:pPr>
              <w:pStyle w:val="TAC"/>
              <w:rPr>
                <w:rFonts w:cs="Arial"/>
              </w:rPr>
            </w:pPr>
          </w:p>
        </w:tc>
      </w:tr>
      <w:tr w:rsidR="00BD044A" w:rsidRPr="00F95B02" w14:paraId="59B459A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2262E4B" w14:textId="77777777" w:rsidR="00BD044A" w:rsidRPr="00F95B02" w:rsidRDefault="00BD044A">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DCAA380" w14:textId="77777777" w:rsidR="00BD044A" w:rsidRPr="00F95B02" w:rsidRDefault="00BD044A">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1EF3E71"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3B3FD5"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0C8C80"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76ADDE"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F8ED4D" w14:textId="77777777" w:rsidR="00BD044A" w:rsidRPr="00F95B02" w:rsidRDefault="00BD044A">
            <w:pPr>
              <w:pStyle w:val="TAC"/>
              <w:rPr>
                <w:rFonts w:cs="Arial"/>
              </w:rPr>
            </w:pPr>
          </w:p>
        </w:tc>
      </w:tr>
      <w:tr w:rsidR="00BD044A" w:rsidRPr="00F95B02" w14:paraId="13FBC40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6E0E5E3" w14:textId="77777777" w:rsidR="00BD044A" w:rsidRPr="00F95B02" w:rsidRDefault="00BD044A">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2CE01D78" w14:textId="77777777" w:rsidR="00BD044A" w:rsidRPr="00F95B02" w:rsidRDefault="00BD044A">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CD73C91"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3B5473"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23AE72"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E8301E"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8ACD89" w14:textId="77777777" w:rsidR="00BD044A" w:rsidRPr="00F95B02" w:rsidRDefault="00BD044A">
            <w:pPr>
              <w:pStyle w:val="TAC"/>
              <w:rPr>
                <w:rFonts w:cs="Arial"/>
              </w:rPr>
            </w:pPr>
          </w:p>
        </w:tc>
      </w:tr>
      <w:tr w:rsidR="00BD044A" w:rsidRPr="00F95B02" w14:paraId="458586C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9D2B45" w14:textId="77777777" w:rsidR="00BD044A" w:rsidRPr="00F95B02" w:rsidRDefault="00BD044A">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7491DC44" w14:textId="77777777" w:rsidR="00BD044A" w:rsidRPr="00F95B02" w:rsidRDefault="00BD044A">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ABC139E"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495211"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DE1C75"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F69CE1"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ED3E8D" w14:textId="77777777" w:rsidR="00BD044A" w:rsidRPr="00F95B02" w:rsidRDefault="00BD044A">
            <w:pPr>
              <w:pStyle w:val="TAC"/>
              <w:rPr>
                <w:rFonts w:cs="Arial"/>
              </w:rPr>
            </w:pPr>
          </w:p>
        </w:tc>
      </w:tr>
      <w:tr w:rsidR="00BD044A" w:rsidRPr="00F95B02" w14:paraId="560AA81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E8F8AA8" w14:textId="77777777" w:rsidR="00BD044A" w:rsidRPr="00F95B02" w:rsidRDefault="00BD044A">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53C72220" w14:textId="77777777" w:rsidR="00BD044A" w:rsidRPr="00F95B02" w:rsidRDefault="00BD044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9751053"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000CCE"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F80DB6"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32AE8C"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5F09E0" w14:textId="77777777" w:rsidR="00BD044A" w:rsidRPr="00F95B02" w:rsidRDefault="00BD044A">
            <w:pPr>
              <w:pStyle w:val="TAC"/>
              <w:rPr>
                <w:rFonts w:cs="Arial"/>
              </w:rPr>
            </w:pPr>
          </w:p>
        </w:tc>
      </w:tr>
      <w:tr w:rsidR="00BD044A" w:rsidRPr="00F95B02" w14:paraId="7CCC0F7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1E08D9E" w14:textId="77777777" w:rsidR="00BD044A" w:rsidRPr="00F95B02" w:rsidRDefault="00BD044A">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EA5D6DE" w14:textId="77777777" w:rsidR="00BD044A" w:rsidRPr="00F95B02" w:rsidRDefault="00BD044A">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4B30CEDA"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7C509F"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2DABEA"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292D24"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B57EBD" w14:textId="77777777" w:rsidR="00BD044A" w:rsidRPr="00F95B02" w:rsidRDefault="00BD044A">
            <w:pPr>
              <w:pStyle w:val="TAC"/>
              <w:rPr>
                <w:rFonts w:cs="Arial"/>
              </w:rPr>
            </w:pPr>
          </w:p>
        </w:tc>
      </w:tr>
      <w:tr w:rsidR="00BD044A" w:rsidRPr="00F95B02" w14:paraId="330DDBB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B7B5846" w14:textId="77777777" w:rsidR="00BD044A" w:rsidRPr="00F95B02" w:rsidRDefault="00BD044A">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05F646E1" w14:textId="77777777" w:rsidR="00BD044A" w:rsidRPr="00F95B02" w:rsidRDefault="00BD044A">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409EA39"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6B674C"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66993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118FB4"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C2BE5C" w14:textId="77777777" w:rsidR="00BD044A" w:rsidRPr="00F95B02" w:rsidRDefault="00BD044A">
            <w:pPr>
              <w:pStyle w:val="TAC"/>
              <w:rPr>
                <w:rFonts w:cs="Arial"/>
              </w:rPr>
            </w:pPr>
          </w:p>
        </w:tc>
      </w:tr>
      <w:tr w:rsidR="00BD044A" w:rsidRPr="00F95B02" w14:paraId="0A91CC8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5B1C9FA" w14:textId="77777777" w:rsidR="00BD044A" w:rsidRPr="00F95B02" w:rsidRDefault="00BD044A">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009E49E6" w14:textId="77777777" w:rsidR="00BD044A" w:rsidRPr="00F95B02" w:rsidRDefault="00BD044A">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385BA5F"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4BA2BB"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AECB89"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C2F3F4"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159F6C" w14:textId="77777777" w:rsidR="00BD044A" w:rsidRPr="00F95B02" w:rsidRDefault="00BD044A">
            <w:pPr>
              <w:pStyle w:val="TAC"/>
              <w:rPr>
                <w:rFonts w:cs="Arial"/>
              </w:rPr>
            </w:pPr>
            <w:r w:rsidRPr="00F95B02">
              <w:rPr>
                <w:rFonts w:cs="v5.0.0"/>
                <w:lang w:eastAsia="ja-JP"/>
              </w:rPr>
              <w:t>This is not applicable to BS operating in Band n50, n75, n91, n92, n93 or n94</w:t>
            </w:r>
          </w:p>
        </w:tc>
      </w:tr>
      <w:tr w:rsidR="00BD044A" w:rsidRPr="00F95B02" w14:paraId="4CC4FC8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66005CD" w14:textId="77777777" w:rsidR="00BD044A" w:rsidRPr="00F95B02" w:rsidRDefault="00BD044A">
            <w:pPr>
              <w:pStyle w:val="TAC"/>
              <w:rPr>
                <w:rFonts w:cs="Arial"/>
                <w:lang w:val="sv-SE"/>
              </w:rPr>
            </w:pPr>
            <w:r w:rsidRPr="00F95B02">
              <w:rPr>
                <w:rFonts w:cs="Arial"/>
                <w:lang w:val="sv-SE"/>
              </w:rPr>
              <w:t>UTRA FDD Band XII or</w:t>
            </w:r>
          </w:p>
          <w:p w14:paraId="7CCB4A22" w14:textId="77777777" w:rsidR="00BD044A" w:rsidRPr="00F95B02" w:rsidRDefault="00BD044A">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1DE7F131" w14:textId="77777777" w:rsidR="00BD044A" w:rsidRPr="00F95B02" w:rsidRDefault="00BD044A">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61C9B92"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8927C6"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7BAD0"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5675FD"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F915C4" w14:textId="77777777" w:rsidR="00BD044A" w:rsidRPr="00F95B02" w:rsidRDefault="00BD044A">
            <w:pPr>
              <w:pStyle w:val="TAC"/>
              <w:rPr>
                <w:rFonts w:cs="Arial"/>
              </w:rPr>
            </w:pPr>
          </w:p>
        </w:tc>
      </w:tr>
      <w:tr w:rsidR="00BD044A" w:rsidRPr="00F95B02" w14:paraId="3522E77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17EE41" w14:textId="77777777" w:rsidR="00BD044A" w:rsidRPr="00F95B02" w:rsidRDefault="00BD044A">
            <w:pPr>
              <w:pStyle w:val="TAC"/>
              <w:rPr>
                <w:rFonts w:cs="Arial"/>
                <w:lang w:val="sv-SE"/>
              </w:rPr>
            </w:pPr>
            <w:r w:rsidRPr="00F95B02">
              <w:rPr>
                <w:rFonts w:cs="Arial"/>
                <w:lang w:val="sv-SE"/>
              </w:rPr>
              <w:t>UTRA FDD Band XIII or</w:t>
            </w:r>
          </w:p>
          <w:p w14:paraId="7D1C0415" w14:textId="77777777" w:rsidR="00BD044A" w:rsidRPr="00F95B02" w:rsidRDefault="00BD044A">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6D59CFB" w14:textId="77777777" w:rsidR="00BD044A" w:rsidRPr="00F95B02" w:rsidRDefault="00BD044A">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BF40CB2"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97D565"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E2372C"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6B3E4C"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419CA4" w14:textId="77777777" w:rsidR="00BD044A" w:rsidRPr="00F95B02" w:rsidRDefault="00BD044A">
            <w:pPr>
              <w:pStyle w:val="TAC"/>
              <w:rPr>
                <w:rFonts w:cs="Arial"/>
              </w:rPr>
            </w:pPr>
          </w:p>
        </w:tc>
      </w:tr>
      <w:tr w:rsidR="00BD044A" w:rsidRPr="00F95B02" w14:paraId="048484D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715A5CE" w14:textId="77777777" w:rsidR="00BD044A" w:rsidRPr="00F95B02" w:rsidRDefault="00BD044A">
            <w:pPr>
              <w:pStyle w:val="TAC"/>
              <w:rPr>
                <w:rFonts w:cs="Arial"/>
                <w:lang w:val="sv-SE"/>
              </w:rPr>
            </w:pPr>
            <w:r w:rsidRPr="00F95B02">
              <w:rPr>
                <w:rFonts w:cs="Arial"/>
                <w:lang w:val="sv-SE"/>
              </w:rPr>
              <w:t>UTRA FDD Band XIV or</w:t>
            </w:r>
          </w:p>
          <w:p w14:paraId="34869BD0" w14:textId="77777777" w:rsidR="00BD044A" w:rsidRPr="00F95B02" w:rsidRDefault="00BD044A">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2B145B72" w14:textId="77777777" w:rsidR="00BD044A" w:rsidRPr="00F95B02" w:rsidRDefault="00BD044A">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704F8EF"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CEBE78"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6DCCAC"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51BC79"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B84D91" w14:textId="77777777" w:rsidR="00BD044A" w:rsidRPr="00F95B02" w:rsidRDefault="00BD044A">
            <w:pPr>
              <w:pStyle w:val="TAC"/>
              <w:rPr>
                <w:rFonts w:cs="Arial"/>
              </w:rPr>
            </w:pPr>
          </w:p>
        </w:tc>
      </w:tr>
      <w:tr w:rsidR="00BD044A" w:rsidRPr="00F95B02" w14:paraId="10A21E2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E861A0" w14:textId="77777777" w:rsidR="00BD044A" w:rsidRPr="00F95B02" w:rsidRDefault="00BD044A">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FF62232" w14:textId="77777777" w:rsidR="00BD044A" w:rsidRPr="00F95B02" w:rsidRDefault="00BD044A">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08AC7BB"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1D3C9A"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AAE0D3"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7FC250"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4E51BB" w14:textId="77777777" w:rsidR="00BD044A" w:rsidRPr="00F95B02" w:rsidRDefault="00BD044A">
            <w:pPr>
              <w:pStyle w:val="TAC"/>
              <w:rPr>
                <w:rFonts w:cs="Arial"/>
              </w:rPr>
            </w:pPr>
          </w:p>
        </w:tc>
      </w:tr>
      <w:tr w:rsidR="00BD044A" w:rsidRPr="00F95B02" w14:paraId="31A136F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66C2A0B" w14:textId="77777777" w:rsidR="00BD044A" w:rsidRPr="00F95B02" w:rsidRDefault="00BD044A">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E95BA57" w14:textId="77777777" w:rsidR="00BD044A" w:rsidRPr="00F95B02" w:rsidRDefault="00BD044A">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011A8D5A"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AD5EFA"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21A040"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0D66D5"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2EB9F9" w14:textId="77777777" w:rsidR="00BD044A" w:rsidRPr="00F95B02" w:rsidRDefault="00BD044A">
            <w:pPr>
              <w:pStyle w:val="TAC"/>
              <w:rPr>
                <w:rFonts w:cs="Arial"/>
              </w:rPr>
            </w:pPr>
          </w:p>
        </w:tc>
      </w:tr>
      <w:tr w:rsidR="00BD044A" w:rsidRPr="00F95B02" w14:paraId="6F20E3F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0C73DDD" w14:textId="77777777" w:rsidR="00BD044A" w:rsidRPr="00F95B02" w:rsidRDefault="00BD044A">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469CF25E" w14:textId="77777777" w:rsidR="00BD044A" w:rsidRPr="00F95B02" w:rsidRDefault="00BD044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E0AEB00"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E61339"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7C62B3"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E34393"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A40A03" w14:textId="77777777" w:rsidR="00BD044A" w:rsidRPr="00F95B02" w:rsidRDefault="00BD044A">
            <w:pPr>
              <w:pStyle w:val="TAC"/>
              <w:rPr>
                <w:rFonts w:cs="Arial"/>
              </w:rPr>
            </w:pPr>
          </w:p>
        </w:tc>
      </w:tr>
      <w:tr w:rsidR="00BD044A" w:rsidRPr="00F95B02" w14:paraId="17F4125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BD74503" w14:textId="77777777" w:rsidR="00BD044A" w:rsidRPr="00F95B02" w:rsidRDefault="00BD044A">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7F77B4" w14:textId="77777777" w:rsidR="00BD044A" w:rsidRPr="00F95B02" w:rsidRDefault="00BD044A">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12018A4"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5E4D47"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C786D0"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8BDAAA"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508466" w14:textId="77777777" w:rsidR="00BD044A" w:rsidRPr="00F95B02" w:rsidRDefault="00BD044A">
            <w:pPr>
              <w:pStyle w:val="TAC"/>
              <w:rPr>
                <w:rFonts w:cs="Arial"/>
              </w:rPr>
            </w:pPr>
            <w:r w:rsidRPr="00F95B02">
              <w:rPr>
                <w:rFonts w:cs="v5.0.0"/>
                <w:lang w:eastAsia="ja-JP"/>
              </w:rPr>
              <w:t>This is not applicable to BS operating in Band n50, n75, n92 or n94</w:t>
            </w:r>
          </w:p>
        </w:tc>
      </w:tr>
      <w:tr w:rsidR="00BD044A" w:rsidRPr="00F95B02" w14:paraId="5458A0C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96FC8C1" w14:textId="77777777" w:rsidR="00BD044A" w:rsidRPr="00F95B02" w:rsidRDefault="00BD044A">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20755C59" w14:textId="77777777" w:rsidR="00BD044A" w:rsidRPr="00F95B02" w:rsidRDefault="00BD044A">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16479B4"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9DD126"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6D61B7"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4A8B2F"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CA84E1" w14:textId="77777777" w:rsidR="00BD044A" w:rsidRPr="00F95B02" w:rsidRDefault="00BD044A">
            <w:pPr>
              <w:pStyle w:val="TAC"/>
              <w:rPr>
                <w:rFonts w:cs="Arial"/>
              </w:rPr>
            </w:pPr>
            <w:r w:rsidRPr="00F95B02">
              <w:rPr>
                <w:rFonts w:cs="Arial"/>
              </w:rPr>
              <w:t>This is not applicable to BS operating in Band n48, n77 or n78</w:t>
            </w:r>
          </w:p>
        </w:tc>
      </w:tr>
      <w:tr w:rsidR="00BD044A" w:rsidRPr="00F95B02" w14:paraId="12997F1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71CC17D" w14:textId="77777777" w:rsidR="00BD044A" w:rsidRPr="00F95B02" w:rsidRDefault="00BD044A">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5537D863" w14:textId="77777777" w:rsidR="00BD044A" w:rsidRPr="00F95B02" w:rsidRDefault="00BD044A">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A753118"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E94B78"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012E0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50CBC5"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A601A3" w14:textId="77777777" w:rsidR="00BD044A" w:rsidRPr="00F95B02" w:rsidRDefault="00BD044A">
            <w:pPr>
              <w:pStyle w:val="TAC"/>
              <w:rPr>
                <w:rFonts w:cs="Arial"/>
              </w:rPr>
            </w:pPr>
          </w:p>
        </w:tc>
      </w:tr>
      <w:tr w:rsidR="00BD044A" w:rsidRPr="00F95B02" w14:paraId="235CF92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5AE5E84" w14:textId="77777777" w:rsidR="00BD044A" w:rsidRPr="00F95B02" w:rsidRDefault="00BD044A">
            <w:pPr>
              <w:pStyle w:val="TAC"/>
              <w:rPr>
                <w:rFonts w:cs="Arial"/>
                <w:lang w:val="sv-SE"/>
              </w:rPr>
            </w:pPr>
            <w:r w:rsidRPr="00F95B02">
              <w:rPr>
                <w:rFonts w:cs="Arial"/>
                <w:lang w:val="sv-SE"/>
              </w:rPr>
              <w:t>UTRA FDD Band XXV or</w:t>
            </w:r>
          </w:p>
          <w:p w14:paraId="2D6CC5C5" w14:textId="77777777" w:rsidR="00BD044A" w:rsidRPr="00F95B02" w:rsidRDefault="00BD044A">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40EBEBE9" w14:textId="77777777" w:rsidR="00BD044A" w:rsidRPr="00F95B02" w:rsidRDefault="00BD044A">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5C61F37"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A84518"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6F6178"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AF178"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0E36E7" w14:textId="77777777" w:rsidR="00BD044A" w:rsidRPr="00F95B02" w:rsidRDefault="00BD044A">
            <w:pPr>
              <w:pStyle w:val="TAC"/>
              <w:rPr>
                <w:rFonts w:cs="Arial"/>
              </w:rPr>
            </w:pPr>
          </w:p>
        </w:tc>
      </w:tr>
      <w:tr w:rsidR="00BD044A" w:rsidRPr="00F95B02" w14:paraId="3C4C6E8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0CE8D8E" w14:textId="77777777" w:rsidR="00BD044A" w:rsidRPr="00F95B02" w:rsidRDefault="00BD044A">
            <w:pPr>
              <w:pStyle w:val="TAC"/>
              <w:rPr>
                <w:rFonts w:cs="Arial"/>
                <w:lang w:val="sv-SE"/>
              </w:rPr>
            </w:pPr>
            <w:r w:rsidRPr="00F95B02">
              <w:rPr>
                <w:rFonts w:cs="Arial"/>
                <w:lang w:val="sv-SE"/>
              </w:rPr>
              <w:t>UTRA FDD Band XXVI or</w:t>
            </w:r>
          </w:p>
          <w:p w14:paraId="4F195242" w14:textId="77777777" w:rsidR="00BD044A" w:rsidRPr="00F95B02" w:rsidRDefault="00BD044A">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1975875E" w14:textId="77777777" w:rsidR="00BD044A" w:rsidRPr="00F95B02" w:rsidRDefault="00BD044A">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4CD6EF60"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AA01A0"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0D4977"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C83B44"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965BCB" w14:textId="77777777" w:rsidR="00BD044A" w:rsidRPr="00F95B02" w:rsidRDefault="00BD044A">
            <w:pPr>
              <w:pStyle w:val="TAC"/>
              <w:rPr>
                <w:rFonts w:cs="Arial"/>
              </w:rPr>
            </w:pPr>
          </w:p>
        </w:tc>
      </w:tr>
      <w:tr w:rsidR="00BD044A" w:rsidRPr="00F95B02" w14:paraId="7A75339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B38637E" w14:textId="77777777" w:rsidR="00BD044A" w:rsidRPr="00F95B02" w:rsidRDefault="00BD044A">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1D4DB2B1" w14:textId="77777777" w:rsidR="00BD044A" w:rsidRPr="00F95B02" w:rsidRDefault="00BD044A">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8CCE294"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1D1D08"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EFB0DF"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612352"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94BF22" w14:textId="77777777" w:rsidR="00BD044A" w:rsidRPr="00F95B02" w:rsidRDefault="00BD044A">
            <w:pPr>
              <w:pStyle w:val="TAC"/>
              <w:rPr>
                <w:rFonts w:cs="Arial"/>
              </w:rPr>
            </w:pPr>
          </w:p>
        </w:tc>
      </w:tr>
      <w:tr w:rsidR="00BD044A" w:rsidRPr="00F95B02" w14:paraId="1ABD59A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D4A4468" w14:textId="77777777" w:rsidR="00BD044A" w:rsidRPr="00F95B02" w:rsidRDefault="00BD044A">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252F4E7B" w14:textId="77777777" w:rsidR="00BD044A" w:rsidRPr="00F95B02" w:rsidRDefault="00BD044A">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2E29289"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1C610B"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C3C395"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32E3C6"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59090F" w14:textId="77777777" w:rsidR="00BD044A" w:rsidRPr="00F95B02" w:rsidRDefault="00BD044A">
            <w:pPr>
              <w:pStyle w:val="TAC"/>
              <w:rPr>
                <w:rFonts w:cs="Arial"/>
              </w:rPr>
            </w:pPr>
          </w:p>
        </w:tc>
      </w:tr>
      <w:tr w:rsidR="00BD044A" w:rsidRPr="00F95B02" w14:paraId="26521C6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D24D692" w14:textId="77777777" w:rsidR="00BD044A" w:rsidRPr="00F95B02" w:rsidRDefault="00BD044A">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394891C1" w14:textId="77777777" w:rsidR="00BD044A" w:rsidRPr="00F95B02" w:rsidRDefault="00BD044A">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00C768D" w14:textId="77777777" w:rsidR="00BD044A" w:rsidRPr="00F95B02" w:rsidRDefault="00BD044A">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92CC61A" w14:textId="77777777" w:rsidR="00BD044A" w:rsidRPr="00F95B02" w:rsidRDefault="00BD044A">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B8CD33" w14:textId="77777777" w:rsidR="00BD044A" w:rsidRPr="00F95B02" w:rsidRDefault="00BD044A">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A52419" w14:textId="77777777" w:rsidR="00BD044A" w:rsidRPr="00F95B02" w:rsidRDefault="00BD044A">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366B59D" w14:textId="77777777" w:rsidR="00BD044A" w:rsidRPr="00F95B02" w:rsidRDefault="00BD044A">
            <w:pPr>
              <w:pStyle w:val="TAC"/>
              <w:rPr>
                <w:rFonts w:cs="Arial"/>
              </w:rPr>
            </w:pPr>
          </w:p>
        </w:tc>
      </w:tr>
      <w:tr w:rsidR="00BD044A" w:rsidRPr="00F95B02" w14:paraId="48A98B0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718897D" w14:textId="77777777" w:rsidR="00BD044A" w:rsidRPr="00F95B02" w:rsidRDefault="00BD044A">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435F53BB" w14:textId="77777777" w:rsidR="00BD044A" w:rsidRPr="00F95B02" w:rsidRDefault="00BD044A">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3B1C062C"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25ACA3"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5CBD35"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D38BD9"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A8C565" w14:textId="77777777" w:rsidR="00BD044A" w:rsidRPr="00F95B02" w:rsidRDefault="00BD044A">
            <w:pPr>
              <w:pStyle w:val="TAC"/>
              <w:rPr>
                <w:rFonts w:cs="Arial"/>
              </w:rPr>
            </w:pPr>
          </w:p>
        </w:tc>
      </w:tr>
      <w:tr w:rsidR="00BD044A" w:rsidRPr="00F95B02" w14:paraId="3873D46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B489059" w14:textId="77777777" w:rsidR="00BD044A" w:rsidRPr="00F95B02" w:rsidRDefault="00BD044A">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9D66E44" w14:textId="77777777" w:rsidR="00BD044A" w:rsidRPr="00F95B02" w:rsidRDefault="00BD044A">
            <w:pPr>
              <w:pStyle w:val="TAC"/>
              <w:rPr>
                <w:rFonts w:cs="Arial"/>
                <w:lang w:eastAsia="zh-CN"/>
              </w:rPr>
            </w:pPr>
            <w:r w:rsidRPr="00F95B02">
              <w:rPr>
                <w:rFonts w:cs="Arial"/>
              </w:rPr>
              <w:t>1900 – 1920 MHz</w:t>
            </w:r>
          </w:p>
          <w:p w14:paraId="5250E890" w14:textId="77777777" w:rsidR="00BD044A" w:rsidRPr="00F95B02" w:rsidRDefault="00BD04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F6CF8E"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853C00"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5B956F"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80771B"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65E7A1" w14:textId="77777777" w:rsidR="00BD044A" w:rsidRPr="00F95B02" w:rsidRDefault="00BD044A">
            <w:pPr>
              <w:pStyle w:val="TAC"/>
              <w:rPr>
                <w:rFonts w:cs="Arial"/>
              </w:rPr>
            </w:pPr>
          </w:p>
        </w:tc>
      </w:tr>
      <w:tr w:rsidR="00BD044A" w:rsidRPr="00F95B02" w14:paraId="7F9AB95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EA801E1" w14:textId="77777777" w:rsidR="00BD044A" w:rsidRPr="00F95B02" w:rsidRDefault="00BD044A">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1E5CF0C1" w14:textId="77777777" w:rsidR="00BD044A" w:rsidRPr="00F95B02" w:rsidRDefault="00BD044A">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E8CD1AF"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5521E8"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029A84"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EEC6F9"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53EC3E" w14:textId="77777777" w:rsidR="00BD044A" w:rsidRPr="00F95B02" w:rsidRDefault="00BD044A">
            <w:pPr>
              <w:pStyle w:val="TAC"/>
              <w:rPr>
                <w:rFonts w:cs="Arial"/>
              </w:rPr>
            </w:pPr>
            <w:r w:rsidRPr="00F95B02">
              <w:rPr>
                <w:rFonts w:cs="Arial"/>
              </w:rPr>
              <w:t>This is not applicable to BS operating in Band n</w:t>
            </w:r>
            <w:r w:rsidRPr="00F95B02">
              <w:rPr>
                <w:rFonts w:cs="Arial"/>
                <w:lang w:val="en-US" w:eastAsia="zh-CN"/>
              </w:rPr>
              <w:t>34</w:t>
            </w:r>
          </w:p>
        </w:tc>
      </w:tr>
      <w:tr w:rsidR="00BD044A" w:rsidRPr="00F95B02" w14:paraId="32E116A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DC484D5" w14:textId="77777777" w:rsidR="00BD044A" w:rsidRPr="00F95B02" w:rsidRDefault="00BD044A">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728DDEF" w14:textId="77777777" w:rsidR="00BD044A" w:rsidRPr="00F95B02" w:rsidRDefault="00BD044A">
            <w:pPr>
              <w:pStyle w:val="TAC"/>
              <w:rPr>
                <w:rFonts w:cs="Arial"/>
                <w:lang w:eastAsia="zh-CN"/>
              </w:rPr>
            </w:pPr>
            <w:r w:rsidRPr="00F95B02">
              <w:rPr>
                <w:rFonts w:cs="Arial"/>
              </w:rPr>
              <w:t>1850 – 1910 MHz</w:t>
            </w:r>
          </w:p>
          <w:p w14:paraId="65D6EBB8" w14:textId="77777777" w:rsidR="00BD044A" w:rsidRPr="00F95B02" w:rsidRDefault="00BD04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11DE024"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2C86F0"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41986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8180EA"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3B5963" w14:textId="77777777" w:rsidR="00BD044A" w:rsidRPr="00F95B02" w:rsidRDefault="00BD044A">
            <w:pPr>
              <w:pStyle w:val="TAC"/>
              <w:rPr>
                <w:rFonts w:cs="Arial"/>
              </w:rPr>
            </w:pPr>
          </w:p>
        </w:tc>
      </w:tr>
      <w:tr w:rsidR="00BD044A" w:rsidRPr="00F95B02" w14:paraId="34290BB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02E45BC" w14:textId="77777777" w:rsidR="00BD044A" w:rsidRPr="00F95B02" w:rsidRDefault="00BD044A">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A35DA99" w14:textId="77777777" w:rsidR="00BD044A" w:rsidRPr="00F95B02" w:rsidRDefault="00BD044A">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4F0FD3E2"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406514"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726E9C"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0A0EF2"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EC1D34" w14:textId="77777777" w:rsidR="00BD044A" w:rsidRPr="00F95B02" w:rsidRDefault="00BD044A">
            <w:pPr>
              <w:pStyle w:val="TAC"/>
              <w:rPr>
                <w:rFonts w:cs="Arial"/>
              </w:rPr>
            </w:pPr>
            <w:r w:rsidRPr="00F95B02">
              <w:rPr>
                <w:rFonts w:cs="Arial"/>
              </w:rPr>
              <w:t>This is not applicable to BS operating in Band n2 or band n25</w:t>
            </w:r>
          </w:p>
        </w:tc>
      </w:tr>
      <w:tr w:rsidR="00BD044A" w:rsidRPr="00F95B02" w14:paraId="50C9C6D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5B32B52" w14:textId="77777777" w:rsidR="00BD044A" w:rsidRPr="00F95B02" w:rsidRDefault="00BD044A">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591B956" w14:textId="77777777" w:rsidR="00BD044A" w:rsidRPr="00F95B02" w:rsidRDefault="00BD044A">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27FFC33"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FAEFD8"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CFF79B"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5AA962"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20F7A9" w14:textId="77777777" w:rsidR="00BD044A" w:rsidRPr="00F95B02" w:rsidRDefault="00BD044A">
            <w:pPr>
              <w:pStyle w:val="TAC"/>
              <w:rPr>
                <w:rFonts w:cs="Arial"/>
              </w:rPr>
            </w:pPr>
          </w:p>
        </w:tc>
      </w:tr>
      <w:tr w:rsidR="00BD044A" w:rsidRPr="00F95B02" w14:paraId="27FC185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7DD1125" w14:textId="77777777" w:rsidR="00BD044A" w:rsidRPr="00F95B02" w:rsidRDefault="00BD044A">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26E7B4C0" w14:textId="77777777" w:rsidR="00BD044A" w:rsidRPr="00F95B02" w:rsidRDefault="00BD044A">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20DEA57"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E3D51D"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737447"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40B138"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DB7AA0" w14:textId="77777777" w:rsidR="00BD044A" w:rsidRPr="00F95B02" w:rsidRDefault="00BD044A">
            <w:pPr>
              <w:pStyle w:val="TAC"/>
              <w:rPr>
                <w:rFonts w:cs="Arial"/>
              </w:rPr>
            </w:pPr>
            <w:r w:rsidRPr="00F95B02">
              <w:rPr>
                <w:rFonts w:cs="Arial"/>
              </w:rPr>
              <w:t xml:space="preserve">This is not applicable to BS operating in Band n38.  </w:t>
            </w:r>
          </w:p>
        </w:tc>
      </w:tr>
      <w:tr w:rsidR="00BD044A" w:rsidRPr="00F95B02" w14:paraId="1D7AADB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D3E1DF1" w14:textId="77777777" w:rsidR="00BD044A" w:rsidRPr="00F95B02" w:rsidRDefault="00BD044A">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230F6EB5" w14:textId="77777777" w:rsidR="00BD044A" w:rsidRPr="00F95B02" w:rsidRDefault="00BD044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216EC86" w14:textId="77777777" w:rsidR="00BD044A" w:rsidRPr="00F95B02" w:rsidRDefault="00BD044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7C9131"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DAEDB4"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DDD141" w14:textId="77777777" w:rsidR="00BD044A" w:rsidRPr="00F95B02" w:rsidRDefault="00BD044A">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EB193AA" w14:textId="77777777" w:rsidR="00BD044A" w:rsidRPr="00F95B02" w:rsidRDefault="00BD044A">
            <w:pPr>
              <w:pStyle w:val="TAC"/>
              <w:rPr>
                <w:rFonts w:cs="Arial"/>
              </w:rPr>
            </w:pPr>
            <w:r w:rsidRPr="00F95B02">
              <w:rPr>
                <w:rFonts w:cs="Arial"/>
              </w:rPr>
              <w:t>This is not applicable to BS operating in Band n</w:t>
            </w:r>
            <w:r w:rsidRPr="00F95B02">
              <w:rPr>
                <w:rFonts w:cs="Arial"/>
                <w:lang w:val="en-US" w:eastAsia="zh-CN"/>
              </w:rPr>
              <w:t>39</w:t>
            </w:r>
          </w:p>
        </w:tc>
      </w:tr>
      <w:tr w:rsidR="00BD044A" w:rsidRPr="00F95B02" w14:paraId="0D71D16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666E780" w14:textId="77777777" w:rsidR="00BD044A" w:rsidRPr="00F95B02" w:rsidRDefault="00BD044A">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4CBDECF" w14:textId="77777777" w:rsidR="00BD044A" w:rsidRPr="00F95B02" w:rsidRDefault="00BD044A">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C2F85B7" w14:textId="77777777" w:rsidR="00BD044A" w:rsidRPr="00F95B02" w:rsidRDefault="00BD044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6298125"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4C1CB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F7769E" w14:textId="77777777" w:rsidR="00BD044A" w:rsidRPr="00F95B02" w:rsidRDefault="00BD044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38E8430" w14:textId="77777777" w:rsidR="00BD044A" w:rsidRPr="00F95B02" w:rsidRDefault="00BD044A">
            <w:pPr>
              <w:pStyle w:val="TAC"/>
              <w:rPr>
                <w:rFonts w:cs="Arial"/>
              </w:rPr>
            </w:pPr>
            <w:r w:rsidRPr="00F95B02">
              <w:rPr>
                <w:rFonts w:cs="Arial"/>
              </w:rPr>
              <w:t>This is not applicable to BS operating in Band n30 or n40.</w:t>
            </w:r>
          </w:p>
        </w:tc>
      </w:tr>
      <w:tr w:rsidR="00BD044A" w:rsidRPr="00F95B02" w14:paraId="6B2AD83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27BE79C" w14:textId="77777777" w:rsidR="00BD044A" w:rsidRPr="00F95B02" w:rsidRDefault="00BD04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46714189" w14:textId="77777777" w:rsidR="00BD044A" w:rsidRPr="00F95B02" w:rsidRDefault="00BD044A">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1EBF3E6" w14:textId="77777777" w:rsidR="00BD044A" w:rsidRPr="00F95B02" w:rsidRDefault="00BD044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F86AD6"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277AF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A65EA8" w14:textId="77777777" w:rsidR="00BD044A" w:rsidRPr="00F95B02" w:rsidRDefault="00BD044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68A1A97" w14:textId="77777777" w:rsidR="00BD044A" w:rsidRPr="00F95B02" w:rsidRDefault="00BD044A">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BD044A" w:rsidRPr="00F95B02" w14:paraId="63A8619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5B67DA4" w14:textId="77777777" w:rsidR="00BD044A" w:rsidRPr="00F95B02" w:rsidRDefault="00BD044A">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24FEE28F" w14:textId="77777777" w:rsidR="00BD044A" w:rsidRPr="00F95B02" w:rsidRDefault="00BD044A">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1464397"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9BE82C"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26C489"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4EB2D5"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2F60FA" w14:textId="77777777" w:rsidR="00BD044A" w:rsidRPr="00F95B02" w:rsidRDefault="00BD044A">
            <w:pPr>
              <w:pStyle w:val="TAC"/>
              <w:rPr>
                <w:rFonts w:cs="Arial"/>
              </w:rPr>
            </w:pPr>
            <w:r w:rsidRPr="00F95B02">
              <w:rPr>
                <w:rFonts w:cs="Arial"/>
              </w:rPr>
              <w:t>This is not applicable to BS operating in Band n48, n77 or n78</w:t>
            </w:r>
          </w:p>
        </w:tc>
      </w:tr>
      <w:tr w:rsidR="00BD044A" w:rsidRPr="00F95B02" w14:paraId="0A9720C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DB4A09E" w14:textId="77777777" w:rsidR="00BD044A" w:rsidRPr="00F95B02" w:rsidRDefault="00BD044A">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2582A12C" w14:textId="77777777" w:rsidR="00BD044A" w:rsidRPr="00F95B02" w:rsidRDefault="00BD044A">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F6DCB4F"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1D63A0"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83C75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843D9B"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3C690E" w14:textId="77777777" w:rsidR="00BD044A" w:rsidRPr="00F95B02" w:rsidRDefault="00BD044A">
            <w:pPr>
              <w:pStyle w:val="TAC"/>
              <w:rPr>
                <w:rFonts w:cs="Arial"/>
              </w:rPr>
            </w:pPr>
            <w:r w:rsidRPr="00F95B02">
              <w:rPr>
                <w:rFonts w:cs="Arial"/>
              </w:rPr>
              <w:t>This is not applicable to BS operating in Band n48, n77 or n78</w:t>
            </w:r>
          </w:p>
        </w:tc>
      </w:tr>
      <w:tr w:rsidR="00BD044A" w:rsidRPr="00F95B02" w14:paraId="4701A29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2D0E182" w14:textId="77777777" w:rsidR="00BD044A" w:rsidRPr="00F95B02" w:rsidRDefault="00BD044A">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02681E0F" w14:textId="77777777" w:rsidR="00BD044A" w:rsidRPr="00F95B02" w:rsidRDefault="00BD044A">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F55D327"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9277BB"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081560"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28F8EB"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E1F85C" w14:textId="77777777" w:rsidR="00BD044A" w:rsidRPr="00F95B02" w:rsidRDefault="00BD044A">
            <w:pPr>
              <w:pStyle w:val="TAC"/>
              <w:rPr>
                <w:rFonts w:cs="Arial"/>
              </w:rPr>
            </w:pPr>
            <w:r w:rsidRPr="00F95B02">
              <w:rPr>
                <w:rFonts w:cs="Arial"/>
              </w:rPr>
              <w:t>This is not applicable to BS operating in Band n28</w:t>
            </w:r>
          </w:p>
        </w:tc>
      </w:tr>
      <w:tr w:rsidR="00BD044A" w:rsidRPr="00F95B02" w14:paraId="7A12EE5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4C82110" w14:textId="77777777" w:rsidR="00BD044A" w:rsidRPr="00F95B02" w:rsidRDefault="00BD044A">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2CA931A3" w14:textId="77777777" w:rsidR="00BD044A" w:rsidRPr="00F95B02" w:rsidRDefault="00BD044A">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1E21759" w14:textId="77777777" w:rsidR="00BD044A" w:rsidRPr="00F95B02" w:rsidRDefault="00BD044A">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A6A912" w14:textId="77777777" w:rsidR="00BD044A" w:rsidRPr="00F95B02" w:rsidRDefault="00BD044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B0D534" w14:textId="77777777" w:rsidR="00BD044A" w:rsidRPr="00F95B02" w:rsidRDefault="00BD044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F01889" w14:textId="77777777" w:rsidR="00BD044A" w:rsidRPr="00F95B02" w:rsidRDefault="00BD044A">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EA2824" w14:textId="77777777" w:rsidR="00BD044A" w:rsidRPr="00F95B02" w:rsidRDefault="00BD044A">
            <w:pPr>
              <w:pStyle w:val="TAC"/>
              <w:rPr>
                <w:rFonts w:cs="Arial"/>
              </w:rPr>
            </w:pPr>
          </w:p>
        </w:tc>
      </w:tr>
      <w:tr w:rsidR="00BD044A" w:rsidRPr="00F95B02" w14:paraId="37434FE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34DF305" w14:textId="77777777" w:rsidR="00BD044A" w:rsidRPr="00F95B02" w:rsidRDefault="00BD044A">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2070CCE0" w14:textId="77777777" w:rsidR="00BD044A" w:rsidRPr="00F95B02" w:rsidRDefault="00BD044A">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227080D9" w14:textId="77777777" w:rsidR="00BD044A" w:rsidRPr="00F95B02" w:rsidRDefault="00BD044A">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10BC5A5" w14:textId="77777777" w:rsidR="00BD044A" w:rsidRPr="00F95B02" w:rsidRDefault="00BD044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AA295A" w14:textId="77777777" w:rsidR="00BD044A" w:rsidRPr="00F95B02" w:rsidRDefault="00BD044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013670" w14:textId="77777777" w:rsidR="00BD044A" w:rsidRPr="00F95B02" w:rsidRDefault="00BD044A">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92513B" w14:textId="77777777" w:rsidR="00BD044A" w:rsidRPr="00F95B02" w:rsidRDefault="00BD044A">
            <w:pPr>
              <w:pStyle w:val="TAC"/>
              <w:rPr>
                <w:rFonts w:cs="Arial"/>
              </w:rPr>
            </w:pPr>
            <w:r>
              <w:rPr>
                <w:rFonts w:cs="Arial"/>
              </w:rPr>
              <w:t>This is not applicable to BS operating in Band n46, n96 or n102</w:t>
            </w:r>
          </w:p>
        </w:tc>
      </w:tr>
      <w:tr w:rsidR="00BD044A" w:rsidRPr="00F95B02" w14:paraId="1C6BC98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5C1F90" w14:textId="77777777" w:rsidR="00BD044A" w:rsidRPr="00F95B02" w:rsidRDefault="00BD044A">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533B353" w14:textId="77777777" w:rsidR="00BD044A" w:rsidRPr="00F95B02" w:rsidRDefault="00BD044A">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B735318" w14:textId="77777777" w:rsidR="00BD044A" w:rsidRPr="00F95B02" w:rsidRDefault="00BD044A">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2476E53" w14:textId="77777777" w:rsidR="00BD044A" w:rsidRPr="00F95B02" w:rsidRDefault="00BD044A">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603F3D" w14:textId="77777777" w:rsidR="00BD044A" w:rsidRPr="00F95B02" w:rsidRDefault="00BD044A">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67063D" w14:textId="77777777" w:rsidR="00BD044A" w:rsidRPr="00F95B02" w:rsidRDefault="00BD044A">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672E67" w14:textId="77777777" w:rsidR="00BD044A" w:rsidRPr="00F95B02" w:rsidRDefault="00BD044A">
            <w:pPr>
              <w:pStyle w:val="TAC"/>
              <w:rPr>
                <w:rFonts w:cs="Arial"/>
              </w:rPr>
            </w:pPr>
            <w:r w:rsidRPr="00F95B02">
              <w:rPr>
                <w:rFonts w:cs="Arial"/>
              </w:rPr>
              <w:t>This is not applicable to BS operating in Band n48, n77 or n78</w:t>
            </w:r>
          </w:p>
        </w:tc>
      </w:tr>
      <w:tr w:rsidR="00BD044A" w:rsidRPr="00F95B02" w14:paraId="2B8C3C3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E1F555F" w14:textId="77777777" w:rsidR="00BD044A" w:rsidRPr="00F95B02" w:rsidRDefault="00BD044A">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31B1E17" w14:textId="77777777" w:rsidR="00BD044A" w:rsidRPr="00F95B02" w:rsidRDefault="00BD044A">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25E2683" w14:textId="77777777" w:rsidR="00BD044A" w:rsidRPr="00F95B02" w:rsidRDefault="00BD044A">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0F80E02" w14:textId="77777777" w:rsidR="00BD044A" w:rsidRPr="00F95B02" w:rsidRDefault="00BD044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3E5930" w14:textId="77777777" w:rsidR="00BD044A" w:rsidRPr="00F95B02" w:rsidRDefault="00BD044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F07DF3" w14:textId="77777777" w:rsidR="00BD044A" w:rsidRPr="00F95B02" w:rsidRDefault="00BD044A">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1CA253" w14:textId="77777777" w:rsidR="00BD044A" w:rsidRPr="00F95B02" w:rsidRDefault="00BD044A">
            <w:pPr>
              <w:pStyle w:val="TAC"/>
              <w:rPr>
                <w:rFonts w:cs="Arial"/>
              </w:rPr>
            </w:pPr>
            <w:r w:rsidRPr="00F95B02">
              <w:rPr>
                <w:lang w:eastAsia="ja-JP"/>
              </w:rPr>
              <w:t>This is not applicable to BS operating in Band n51, n74, n75, n91, n92, n93 or n94</w:t>
            </w:r>
          </w:p>
        </w:tc>
      </w:tr>
      <w:tr w:rsidR="00BD044A" w:rsidRPr="00F95B02" w14:paraId="2ED2B8F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DEE0F53" w14:textId="77777777" w:rsidR="00BD044A" w:rsidRPr="00F95B02" w:rsidRDefault="00BD044A">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70CEAFBA" w14:textId="77777777" w:rsidR="00BD044A" w:rsidRPr="00F95B02" w:rsidRDefault="00BD044A">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43864D6" w14:textId="77777777" w:rsidR="00BD044A" w:rsidRPr="00F95B02" w:rsidRDefault="00BD044A">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2813FBB" w14:textId="77777777" w:rsidR="00BD044A" w:rsidRPr="00F95B02" w:rsidRDefault="00BD044A">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376C88A" w14:textId="77777777" w:rsidR="00BD044A" w:rsidRPr="00F95B02" w:rsidRDefault="00BD044A">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EF84DA5" w14:textId="77777777" w:rsidR="00BD044A" w:rsidRPr="00F95B02" w:rsidRDefault="00BD044A">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6C781FF" w14:textId="77777777" w:rsidR="00BD044A" w:rsidRPr="00F95B02" w:rsidRDefault="00BD044A">
            <w:pPr>
              <w:pStyle w:val="TAC"/>
              <w:rPr>
                <w:lang w:eastAsia="ja-JP"/>
              </w:rPr>
            </w:pPr>
            <w:r w:rsidRPr="00F95B02">
              <w:rPr>
                <w:lang w:eastAsia="ja-JP"/>
              </w:rPr>
              <w:t>This is not applicable to BS operating in Band n50, n74, n75, n76, n91, n92, n93 or n94</w:t>
            </w:r>
          </w:p>
        </w:tc>
      </w:tr>
      <w:tr w:rsidR="00BD044A" w:rsidRPr="00F95B02" w14:paraId="704D5F5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50E2DA6" w14:textId="77777777" w:rsidR="00BD044A" w:rsidRPr="00F95B02" w:rsidRDefault="00BD04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BFA1E4E" w14:textId="77777777" w:rsidR="00BD044A" w:rsidRPr="00F95B02" w:rsidRDefault="00BD044A">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56990D7" w14:textId="77777777" w:rsidR="00BD044A" w:rsidRPr="00F95B02" w:rsidRDefault="00BD044A">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DE687B5" w14:textId="77777777" w:rsidR="00BD044A" w:rsidRPr="00F95B02"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F1117B" w14:textId="77777777" w:rsidR="00BD044A" w:rsidRPr="00F95B02" w:rsidRDefault="00BD044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3876B9" w14:textId="77777777" w:rsidR="00BD044A" w:rsidRPr="00F95B02" w:rsidRDefault="00BD044A">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2F6547" w14:textId="77777777" w:rsidR="00BD044A" w:rsidRPr="00F95B02" w:rsidRDefault="00BD044A">
            <w:pPr>
              <w:pStyle w:val="TAC"/>
              <w:rPr>
                <w:lang w:eastAsia="ja-JP"/>
              </w:rPr>
            </w:pPr>
            <w:r w:rsidRPr="00F95B02">
              <w:rPr>
                <w:rFonts w:cs="Arial"/>
              </w:rPr>
              <w:t>This is not applicable to BS operating in Band n</w:t>
            </w:r>
            <w:r w:rsidRPr="00F95B02">
              <w:rPr>
                <w:rFonts w:cs="Arial"/>
                <w:lang w:eastAsia="zh-CN"/>
              </w:rPr>
              <w:t>41, n53 or n90</w:t>
            </w:r>
          </w:p>
        </w:tc>
      </w:tr>
      <w:tr w:rsidR="00BD044A" w:rsidRPr="00F95B02" w14:paraId="00D081E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34F3A89" w14:textId="77777777" w:rsidR="00BD044A" w:rsidRPr="00F95B02" w:rsidRDefault="00BD044A">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718580F1" w14:textId="77777777" w:rsidR="00BD044A" w:rsidRPr="00F95B02" w:rsidRDefault="00BD044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9B0A253" w14:textId="77777777" w:rsidR="00BD044A" w:rsidRPr="00F95B02" w:rsidRDefault="00BD044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8501EE5" w14:textId="77777777" w:rsidR="00BD044A" w:rsidRPr="00F95B02" w:rsidRDefault="00BD044A">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4BE21BE" w14:textId="77777777" w:rsidR="00BD044A" w:rsidRPr="00F95B02" w:rsidRDefault="00BD044A">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D2134E3" w14:textId="77777777" w:rsidR="00BD044A" w:rsidRPr="00F95B02" w:rsidRDefault="00BD044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DF6D183" w14:textId="77777777" w:rsidR="00BD044A" w:rsidRPr="00F95B02" w:rsidRDefault="00BD044A">
            <w:pPr>
              <w:pStyle w:val="TAC"/>
              <w:rPr>
                <w:rFonts w:cs="Arial"/>
              </w:rPr>
            </w:pPr>
            <w:r>
              <w:rPr>
                <w:rFonts w:cs="Arial"/>
                <w:lang w:eastAsia="en-GB"/>
              </w:rPr>
              <w:t>This is not applicable to BS operating in Band n5</w:t>
            </w:r>
            <w:r>
              <w:rPr>
                <w:rFonts w:cs="Arial"/>
                <w:lang w:eastAsia="zh-CN"/>
              </w:rPr>
              <w:t>4</w:t>
            </w:r>
          </w:p>
        </w:tc>
      </w:tr>
      <w:tr w:rsidR="00BD044A" w:rsidRPr="00F95B02" w14:paraId="55061E7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A1469BC" w14:textId="77777777" w:rsidR="00BD044A" w:rsidRPr="00F95B02" w:rsidRDefault="00BD044A">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C2943F0" w14:textId="77777777" w:rsidR="00BD044A" w:rsidRPr="00F95B02" w:rsidRDefault="00BD044A">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620300B"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DFF861"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4867AC"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BE016F"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49D1E5" w14:textId="77777777" w:rsidR="00BD044A" w:rsidRPr="00F95B02" w:rsidRDefault="00BD044A">
            <w:pPr>
              <w:pStyle w:val="TAC"/>
              <w:rPr>
                <w:rFonts w:cs="Arial"/>
              </w:rPr>
            </w:pPr>
          </w:p>
        </w:tc>
      </w:tr>
      <w:tr w:rsidR="00BD044A" w:rsidRPr="00F95B02" w14:paraId="0D23D41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6CBF174" w14:textId="77777777" w:rsidR="00BD044A" w:rsidRPr="00F95B02" w:rsidRDefault="00BD044A">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8FAE5C1" w14:textId="77777777" w:rsidR="00BD044A" w:rsidRPr="00F95B02" w:rsidRDefault="00BD044A">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4CE533"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017EF6"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708E5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26E50"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1EB573" w14:textId="77777777" w:rsidR="00BD044A" w:rsidRPr="00F95B02" w:rsidRDefault="00BD044A">
            <w:pPr>
              <w:pStyle w:val="TAC"/>
              <w:rPr>
                <w:rFonts w:cs="Arial"/>
              </w:rPr>
            </w:pPr>
          </w:p>
        </w:tc>
      </w:tr>
      <w:tr w:rsidR="00BD044A" w:rsidRPr="00F95B02" w14:paraId="748DD8D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28B8178" w14:textId="77777777" w:rsidR="00BD044A" w:rsidRPr="00F95B02" w:rsidRDefault="00BD044A">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2CF2A4A6" w14:textId="77777777" w:rsidR="00BD044A" w:rsidRPr="00F95B02" w:rsidRDefault="00BD044A">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3A335CA"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537D25"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F4CA89"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0AB84C"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4CFCE0" w14:textId="77777777" w:rsidR="00BD044A" w:rsidRPr="00F95B02" w:rsidRDefault="00BD044A">
            <w:pPr>
              <w:pStyle w:val="TAC"/>
              <w:rPr>
                <w:rFonts w:cs="Arial"/>
              </w:rPr>
            </w:pPr>
          </w:p>
        </w:tc>
      </w:tr>
      <w:tr w:rsidR="00BD044A" w:rsidRPr="00F95B02" w14:paraId="08BBE9A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0C59F09" w14:textId="77777777" w:rsidR="00BD044A" w:rsidRPr="00F95B02" w:rsidRDefault="00BD044A">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872BC6A" w14:textId="77777777" w:rsidR="00BD044A" w:rsidRPr="00F95B02" w:rsidRDefault="00BD044A">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24B3056E"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2E40084"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FF47A3A"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101FEB4"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4952512" w14:textId="77777777" w:rsidR="00BD044A" w:rsidRPr="00F95B02" w:rsidRDefault="00BD044A">
            <w:pPr>
              <w:pStyle w:val="TAC"/>
              <w:rPr>
                <w:rFonts w:cs="Arial"/>
              </w:rPr>
            </w:pPr>
          </w:p>
        </w:tc>
      </w:tr>
      <w:tr w:rsidR="00BD044A" w:rsidRPr="00F95B02" w14:paraId="585DA15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0045ED" w14:textId="77777777" w:rsidR="00BD044A" w:rsidRPr="00F95B02" w:rsidRDefault="00BD044A">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218751CB" w14:textId="77777777" w:rsidR="00BD044A" w:rsidRPr="00F95B02" w:rsidRDefault="00BD044A">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5F59912A"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22EFD9"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9580769"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1212E19"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0F23EBD" w14:textId="77777777" w:rsidR="00BD044A" w:rsidRPr="00F95B02" w:rsidRDefault="00BD044A">
            <w:pPr>
              <w:pStyle w:val="TAC"/>
              <w:rPr>
                <w:rFonts w:cs="Arial"/>
              </w:rPr>
            </w:pPr>
          </w:p>
        </w:tc>
      </w:tr>
      <w:tr w:rsidR="00BD044A" w:rsidRPr="00F95B02" w14:paraId="5CE79ED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B0367CA" w14:textId="77777777" w:rsidR="00BD044A" w:rsidRPr="00F95B02" w:rsidRDefault="00BD044A">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6CB17A69" w14:textId="77777777" w:rsidR="00BD044A" w:rsidRPr="00F95B02" w:rsidRDefault="00BD044A">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6FB1F9AA"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9C3E1C7"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AB93BE1"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F3ADD22"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0425C9D" w14:textId="77777777" w:rsidR="00BD044A" w:rsidRPr="00F95B02" w:rsidRDefault="00BD044A">
            <w:pPr>
              <w:pStyle w:val="TAC"/>
              <w:rPr>
                <w:rFonts w:cs="Arial"/>
              </w:rPr>
            </w:pPr>
          </w:p>
        </w:tc>
      </w:tr>
      <w:tr w:rsidR="00BD044A" w:rsidRPr="00F95B02" w14:paraId="5BC0756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C68E74" w14:textId="77777777" w:rsidR="00BD044A" w:rsidRPr="00F95B02" w:rsidRDefault="00BD044A">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2853CFE2" w14:textId="77777777" w:rsidR="00BD044A" w:rsidRPr="00F95B02" w:rsidRDefault="00BD044A">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325ADF7A"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33C2502"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564A7D4"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1872B48"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945CFF" w14:textId="77777777" w:rsidR="00BD044A" w:rsidRPr="00F95B02" w:rsidRDefault="00BD044A">
            <w:pPr>
              <w:pStyle w:val="TAC"/>
              <w:rPr>
                <w:rFonts w:cs="Arial"/>
              </w:rPr>
            </w:pPr>
            <w:r w:rsidRPr="00F95B02">
              <w:rPr>
                <w:rFonts w:cs="Arial"/>
              </w:rPr>
              <w:t>This is not applicable to BS operating in Band n50, n51, n91, n92, n93 or n94</w:t>
            </w:r>
          </w:p>
        </w:tc>
      </w:tr>
      <w:tr w:rsidR="00BD044A" w:rsidRPr="00F95B02" w14:paraId="1B8E539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165F227" w14:textId="77777777" w:rsidR="00BD044A" w:rsidRPr="00F95B02" w:rsidRDefault="00BD044A">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3F0778F1" w14:textId="77777777" w:rsidR="00BD044A" w:rsidRPr="00F95B02" w:rsidRDefault="00BD044A">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1CB786ED"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7BFFB14"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B1004F6"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9B0AEA"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6FE79AA" w14:textId="77777777" w:rsidR="00BD044A" w:rsidRPr="00F95B02" w:rsidRDefault="00BD044A">
            <w:pPr>
              <w:pStyle w:val="TAC"/>
              <w:rPr>
                <w:rFonts w:cs="Arial"/>
              </w:rPr>
            </w:pPr>
            <w:r w:rsidRPr="00F95B02">
              <w:rPr>
                <w:rFonts w:cs="Arial"/>
              </w:rPr>
              <w:t>This is not applicable to BS operating in Band n48, n77 or n78</w:t>
            </w:r>
          </w:p>
        </w:tc>
      </w:tr>
      <w:tr w:rsidR="00BD044A" w:rsidRPr="00F95B02" w14:paraId="2E10AA2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E2A7465" w14:textId="77777777" w:rsidR="00BD044A" w:rsidRPr="00F95B02" w:rsidRDefault="00BD044A">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7DC00FAB" w14:textId="77777777" w:rsidR="00BD044A" w:rsidRPr="00F95B02" w:rsidRDefault="00BD044A">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4C26102D"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476E54"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E608082"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72EB598"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F9752A" w14:textId="77777777" w:rsidR="00BD044A" w:rsidRPr="00F95B02" w:rsidRDefault="00BD044A">
            <w:pPr>
              <w:pStyle w:val="TAC"/>
              <w:rPr>
                <w:rFonts w:cs="Arial"/>
              </w:rPr>
            </w:pPr>
            <w:r w:rsidRPr="00F95B02">
              <w:rPr>
                <w:rFonts w:cs="Arial"/>
              </w:rPr>
              <w:t>This is not applicable to BS operating in Band n48, n77 or n78</w:t>
            </w:r>
          </w:p>
        </w:tc>
      </w:tr>
      <w:tr w:rsidR="00BD044A" w:rsidRPr="00F95B02" w14:paraId="15EAE04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05C17C5" w14:textId="77777777" w:rsidR="00BD044A" w:rsidRPr="00F95B02" w:rsidRDefault="00BD044A">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7808C198" w14:textId="77777777" w:rsidR="00BD044A" w:rsidRPr="00F95B02" w:rsidRDefault="00BD044A">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02F7ED0B"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C4D662E"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55F2D7"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5203E3"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16BF6E1" w14:textId="77777777" w:rsidR="00BD044A" w:rsidRPr="00F95B02" w:rsidRDefault="00BD044A">
            <w:pPr>
              <w:pStyle w:val="TAC"/>
              <w:rPr>
                <w:rFonts w:cs="Arial"/>
              </w:rPr>
            </w:pPr>
          </w:p>
        </w:tc>
      </w:tr>
      <w:tr w:rsidR="00BD044A" w:rsidRPr="00F95B02" w14:paraId="05C374A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EAB6CD1" w14:textId="77777777" w:rsidR="00BD044A" w:rsidRPr="00F95B02" w:rsidDel="00715995" w:rsidRDefault="00BD044A">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417A8A62" w14:textId="77777777" w:rsidR="00BD044A" w:rsidRPr="00F95B02" w:rsidRDefault="00BD044A">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151BA034"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FDDB31F"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72D89FF"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913DE65"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A478B9A" w14:textId="77777777" w:rsidR="00BD044A" w:rsidRPr="00F95B02" w:rsidRDefault="00BD044A">
            <w:pPr>
              <w:pStyle w:val="TAC"/>
              <w:rPr>
                <w:rFonts w:cs="Arial"/>
              </w:rPr>
            </w:pPr>
          </w:p>
        </w:tc>
      </w:tr>
      <w:tr w:rsidR="00BD044A" w:rsidRPr="00F95B02" w14:paraId="22CA574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65EFF1D" w14:textId="77777777" w:rsidR="00BD044A" w:rsidRPr="00F95B02" w:rsidDel="00715995" w:rsidRDefault="00BD044A">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756DCA35" w14:textId="77777777" w:rsidR="00BD044A" w:rsidRPr="00F95B02" w:rsidRDefault="00BD044A">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0FF348D2"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33D539E"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2BD9822"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E8231FD"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3C47508" w14:textId="77777777" w:rsidR="00BD044A" w:rsidRPr="00F95B02" w:rsidRDefault="00BD044A">
            <w:pPr>
              <w:pStyle w:val="TAC"/>
              <w:rPr>
                <w:rFonts w:cs="Arial"/>
              </w:rPr>
            </w:pPr>
          </w:p>
        </w:tc>
      </w:tr>
      <w:tr w:rsidR="00BD044A" w:rsidRPr="00F95B02" w14:paraId="6F9D7A9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82E814" w14:textId="77777777" w:rsidR="00BD044A" w:rsidRPr="00F95B02" w:rsidDel="00715995" w:rsidRDefault="00BD044A">
            <w:pPr>
              <w:pStyle w:val="TAC"/>
            </w:pPr>
            <w:r w:rsidRPr="00F95B02">
              <w:lastRenderedPageBreak/>
              <w:t>NR Band n82</w:t>
            </w:r>
          </w:p>
        </w:tc>
        <w:tc>
          <w:tcPr>
            <w:tcW w:w="1996" w:type="dxa"/>
            <w:tcBorders>
              <w:top w:val="single" w:sz="4" w:space="0" w:color="auto"/>
              <w:left w:val="single" w:sz="4" w:space="0" w:color="auto"/>
              <w:bottom w:val="single" w:sz="4" w:space="0" w:color="auto"/>
              <w:right w:val="single" w:sz="4" w:space="0" w:color="auto"/>
            </w:tcBorders>
          </w:tcPr>
          <w:p w14:paraId="040E2455" w14:textId="77777777" w:rsidR="00BD044A" w:rsidRPr="00F95B02" w:rsidRDefault="00BD044A">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2D9474EC"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356435F"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6371DA"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5135F9B"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347ABFB" w14:textId="77777777" w:rsidR="00BD044A" w:rsidRPr="00F95B02" w:rsidRDefault="00BD044A">
            <w:pPr>
              <w:pStyle w:val="TAC"/>
              <w:rPr>
                <w:rFonts w:cs="Arial"/>
              </w:rPr>
            </w:pPr>
          </w:p>
        </w:tc>
      </w:tr>
      <w:tr w:rsidR="00BD044A" w:rsidRPr="00F95B02" w14:paraId="38F7D3C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7752531" w14:textId="77777777" w:rsidR="00BD044A" w:rsidRPr="00F95B02" w:rsidDel="00715995" w:rsidRDefault="00BD044A">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342078AE" w14:textId="77777777" w:rsidR="00BD044A" w:rsidRPr="00F95B02" w:rsidRDefault="00BD044A">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5CC287AC"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DDBB0DF"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01D1741"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711F3F3"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6C89B39" w14:textId="77777777" w:rsidR="00BD044A" w:rsidRPr="00F95B02" w:rsidRDefault="00BD044A">
            <w:pPr>
              <w:pStyle w:val="TAC"/>
              <w:rPr>
                <w:rFonts w:cs="Arial"/>
              </w:rPr>
            </w:pPr>
          </w:p>
        </w:tc>
      </w:tr>
      <w:tr w:rsidR="00BD044A" w:rsidRPr="00F95B02" w14:paraId="0D06CC8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683DBED" w14:textId="77777777" w:rsidR="00BD044A" w:rsidRPr="00F95B02" w:rsidDel="00715995" w:rsidRDefault="00BD044A">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5B98BEC8" w14:textId="77777777" w:rsidR="00BD044A" w:rsidRPr="00F95B02" w:rsidRDefault="00BD044A">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0DDBD487"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574F8AA"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745F62"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7C1356"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CFE90D3" w14:textId="77777777" w:rsidR="00BD044A" w:rsidRPr="00F95B02" w:rsidRDefault="00BD044A">
            <w:pPr>
              <w:pStyle w:val="TAC"/>
              <w:rPr>
                <w:rFonts w:cs="Arial"/>
              </w:rPr>
            </w:pPr>
          </w:p>
        </w:tc>
      </w:tr>
      <w:tr w:rsidR="00BD044A" w:rsidRPr="00F95B02" w14:paraId="75521D1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E19476" w14:textId="77777777" w:rsidR="00BD044A" w:rsidRPr="00F95B02" w:rsidDel="00715995" w:rsidRDefault="00BD044A">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610953E6" w14:textId="77777777" w:rsidR="00BD044A" w:rsidRPr="00F95B02" w:rsidRDefault="00BD044A">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3DE48103"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2361D7F"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1163699"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C3984E4"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AC1298" w14:textId="77777777" w:rsidR="00BD044A" w:rsidRPr="00F95B02" w:rsidRDefault="00BD044A">
            <w:pPr>
              <w:pStyle w:val="TAC"/>
              <w:rPr>
                <w:rFonts w:cs="Arial"/>
              </w:rPr>
            </w:pPr>
          </w:p>
        </w:tc>
      </w:tr>
      <w:tr w:rsidR="00BD044A" w:rsidRPr="00F95B02" w14:paraId="20C48A7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34082C" w14:textId="77777777" w:rsidR="00BD044A" w:rsidRPr="00F95B02" w:rsidRDefault="00BD044A">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692A7EFC" w14:textId="77777777" w:rsidR="00BD044A" w:rsidRPr="00F95B02" w:rsidRDefault="00BD044A">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1E56852E"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840044F"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AF2394B"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98CCFFB"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A13B2F1" w14:textId="77777777" w:rsidR="00BD044A" w:rsidRPr="00F95B02" w:rsidRDefault="00BD044A">
            <w:pPr>
              <w:pStyle w:val="TAC"/>
              <w:rPr>
                <w:rFonts w:cs="Arial"/>
              </w:rPr>
            </w:pPr>
          </w:p>
        </w:tc>
      </w:tr>
      <w:tr w:rsidR="00BD044A" w:rsidRPr="00F95B02" w14:paraId="0A99F62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F00B293" w14:textId="77777777" w:rsidR="00BD044A" w:rsidRPr="00F95B02" w:rsidRDefault="00BD044A">
            <w:pPr>
              <w:pStyle w:val="TAC"/>
            </w:pPr>
            <w:r w:rsidRPr="00AF45D8">
              <w:rPr>
                <w:rFonts w:cs="Arial"/>
                <w:szCs w:val="18"/>
              </w:rPr>
              <w:t>E-UTRA Band 87</w:t>
            </w:r>
          </w:p>
        </w:tc>
        <w:tc>
          <w:tcPr>
            <w:tcW w:w="1996" w:type="dxa"/>
            <w:tcBorders>
              <w:top w:val="single" w:sz="4" w:space="0" w:color="auto"/>
              <w:left w:val="single" w:sz="4" w:space="0" w:color="auto"/>
              <w:bottom w:val="single" w:sz="4" w:space="0" w:color="auto"/>
              <w:right w:val="single" w:sz="4" w:space="0" w:color="auto"/>
            </w:tcBorders>
          </w:tcPr>
          <w:p w14:paraId="48CF85D9" w14:textId="77777777" w:rsidR="00BD044A" w:rsidRPr="00F95B02" w:rsidRDefault="00BD044A">
            <w:pPr>
              <w:pStyle w:val="TAC"/>
            </w:pPr>
            <w:r w:rsidRPr="00AF45D8">
              <w:rPr>
                <w:rFonts w:cs="Arial"/>
                <w:szCs w:val="18"/>
              </w:rPr>
              <w:t>410 – 415 MHz</w:t>
            </w:r>
          </w:p>
        </w:tc>
        <w:tc>
          <w:tcPr>
            <w:tcW w:w="879" w:type="dxa"/>
            <w:tcBorders>
              <w:top w:val="single" w:sz="4" w:space="0" w:color="auto"/>
              <w:left w:val="single" w:sz="4" w:space="0" w:color="auto"/>
              <w:bottom w:val="single" w:sz="4" w:space="0" w:color="auto"/>
              <w:right w:val="single" w:sz="4" w:space="0" w:color="auto"/>
            </w:tcBorders>
          </w:tcPr>
          <w:p w14:paraId="5C4EA481" w14:textId="77777777" w:rsidR="00BD044A" w:rsidRPr="00F95B02" w:rsidRDefault="00BD044A">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5009DE6D" w14:textId="77777777" w:rsidR="00BD044A" w:rsidRPr="00F95B02" w:rsidRDefault="00BD044A">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25A6D537" w14:textId="77777777" w:rsidR="00BD044A" w:rsidRPr="00F95B02" w:rsidRDefault="00BD044A">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C4E5BC0" w14:textId="77777777" w:rsidR="00BD044A" w:rsidRPr="00F95B02" w:rsidRDefault="00BD044A">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35229424" w14:textId="77777777" w:rsidR="00BD044A" w:rsidRPr="00F95B02" w:rsidRDefault="00BD044A">
            <w:pPr>
              <w:pStyle w:val="TAC"/>
              <w:rPr>
                <w:rFonts w:cs="Arial"/>
              </w:rPr>
            </w:pPr>
          </w:p>
        </w:tc>
      </w:tr>
      <w:tr w:rsidR="00BD044A" w:rsidRPr="00F95B02" w14:paraId="565F489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F861907" w14:textId="77777777" w:rsidR="00BD044A" w:rsidRPr="00F95B02" w:rsidRDefault="00BD044A">
            <w:pPr>
              <w:pStyle w:val="TAC"/>
            </w:pPr>
            <w:r w:rsidRPr="00AF45D8">
              <w:rPr>
                <w:rFonts w:cs="Arial"/>
                <w:szCs w:val="18"/>
              </w:rPr>
              <w:t>E-UTRA Band 88</w:t>
            </w:r>
          </w:p>
        </w:tc>
        <w:tc>
          <w:tcPr>
            <w:tcW w:w="1996" w:type="dxa"/>
            <w:tcBorders>
              <w:top w:val="single" w:sz="4" w:space="0" w:color="auto"/>
              <w:left w:val="single" w:sz="4" w:space="0" w:color="auto"/>
              <w:bottom w:val="single" w:sz="4" w:space="0" w:color="auto"/>
              <w:right w:val="single" w:sz="4" w:space="0" w:color="auto"/>
            </w:tcBorders>
          </w:tcPr>
          <w:p w14:paraId="667B04F9" w14:textId="77777777" w:rsidR="00BD044A" w:rsidRPr="00F95B02" w:rsidRDefault="00BD044A">
            <w:pPr>
              <w:pStyle w:val="TAC"/>
            </w:pPr>
            <w:r w:rsidRPr="00AF45D8">
              <w:rPr>
                <w:rFonts w:cs="Arial"/>
                <w:szCs w:val="18"/>
              </w:rPr>
              <w:t>412 – 417 MHz</w:t>
            </w:r>
          </w:p>
        </w:tc>
        <w:tc>
          <w:tcPr>
            <w:tcW w:w="879" w:type="dxa"/>
            <w:tcBorders>
              <w:top w:val="single" w:sz="4" w:space="0" w:color="auto"/>
              <w:left w:val="single" w:sz="4" w:space="0" w:color="auto"/>
              <w:bottom w:val="single" w:sz="4" w:space="0" w:color="auto"/>
              <w:right w:val="single" w:sz="4" w:space="0" w:color="auto"/>
            </w:tcBorders>
          </w:tcPr>
          <w:p w14:paraId="187A9FB9" w14:textId="77777777" w:rsidR="00BD044A" w:rsidRPr="00F95B02" w:rsidRDefault="00BD044A">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334E38D3" w14:textId="77777777" w:rsidR="00BD044A" w:rsidRPr="00F95B02" w:rsidRDefault="00BD044A">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AE6CE78" w14:textId="77777777" w:rsidR="00BD044A" w:rsidRPr="00F95B02" w:rsidRDefault="00BD044A">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638BA6EF" w14:textId="77777777" w:rsidR="00BD044A" w:rsidRPr="00F95B02" w:rsidRDefault="00BD044A">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7F901AC1" w14:textId="77777777" w:rsidR="00BD044A" w:rsidRPr="00F95B02" w:rsidRDefault="00BD044A">
            <w:pPr>
              <w:pStyle w:val="TAC"/>
              <w:rPr>
                <w:rFonts w:cs="Arial"/>
              </w:rPr>
            </w:pPr>
          </w:p>
        </w:tc>
      </w:tr>
      <w:tr w:rsidR="00BD044A" w:rsidRPr="00F95B02" w14:paraId="0295C8F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07080AE" w14:textId="77777777" w:rsidR="00BD044A" w:rsidRPr="00F95B02" w:rsidRDefault="00BD044A">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705530D" w14:textId="77777777" w:rsidR="00BD044A" w:rsidRPr="00F95B02" w:rsidRDefault="00BD044A">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24FEA45" w14:textId="77777777" w:rsidR="00BD044A" w:rsidRPr="00F95B02" w:rsidRDefault="00BD044A">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DB3D06" w14:textId="77777777" w:rsidR="00BD044A" w:rsidRPr="00F95B02" w:rsidRDefault="00BD044A">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C0CE7F" w14:textId="77777777" w:rsidR="00BD044A" w:rsidRPr="00F95B02" w:rsidRDefault="00BD044A">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BEA444" w14:textId="77777777" w:rsidR="00BD044A" w:rsidRPr="00F95B02" w:rsidRDefault="00BD044A">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B0C581" w14:textId="77777777" w:rsidR="00BD044A" w:rsidRPr="00F95B02" w:rsidRDefault="00BD044A">
            <w:pPr>
              <w:pStyle w:val="TAC"/>
              <w:rPr>
                <w:rFonts w:cs="Arial"/>
              </w:rPr>
            </w:pPr>
          </w:p>
        </w:tc>
      </w:tr>
      <w:tr w:rsidR="00BD044A" w:rsidRPr="00F95B02" w14:paraId="443D6CC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4C9E1A" w14:textId="77777777" w:rsidR="00BD044A" w:rsidRPr="00F95B02" w:rsidRDefault="00BD044A">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15A1F84" w14:textId="77777777" w:rsidR="00BD044A" w:rsidRPr="00F95B02" w:rsidRDefault="00BD044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977F427" w14:textId="77777777" w:rsidR="00BD044A" w:rsidRPr="00F95B02" w:rsidRDefault="00BD044A">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9DE56E7" w14:textId="77777777" w:rsidR="00BD044A" w:rsidRPr="00F95B02" w:rsidRDefault="00BD044A">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1B8DADA"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B08521"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F03C13" w14:textId="77777777" w:rsidR="00BD044A" w:rsidRPr="00F95B02" w:rsidRDefault="00BD044A">
            <w:pPr>
              <w:pStyle w:val="TAC"/>
              <w:rPr>
                <w:rFonts w:cs="Arial"/>
              </w:rPr>
            </w:pPr>
          </w:p>
        </w:tc>
      </w:tr>
      <w:tr w:rsidR="00BD044A" w:rsidRPr="00F95B02" w14:paraId="79EAAAA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3822FBD" w14:textId="77777777" w:rsidR="00BD044A" w:rsidRPr="00F95B02" w:rsidRDefault="00BD044A">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346E104C" w14:textId="77777777" w:rsidR="00BD044A" w:rsidRPr="00F95B02" w:rsidRDefault="00BD044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D73F4A5"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7D5141" w14:textId="77777777" w:rsidR="00BD044A" w:rsidRPr="00F95B02"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A3196F"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13839A"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AC8156" w14:textId="77777777" w:rsidR="00BD044A" w:rsidRPr="00F95B02" w:rsidRDefault="00BD044A">
            <w:pPr>
              <w:pStyle w:val="TAC"/>
              <w:rPr>
                <w:rFonts w:cs="Arial"/>
              </w:rPr>
            </w:pPr>
          </w:p>
        </w:tc>
      </w:tr>
      <w:tr w:rsidR="00BD044A" w:rsidRPr="00F95B02" w14:paraId="2C2B851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AA12CB8" w14:textId="77777777" w:rsidR="00BD044A" w:rsidRPr="00F95B02" w:rsidRDefault="00BD044A">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43D7246" w14:textId="77777777" w:rsidR="00BD044A" w:rsidRPr="00F95B02" w:rsidRDefault="00BD044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455C2B1" w14:textId="77777777" w:rsidR="00BD044A" w:rsidRPr="00F95B02" w:rsidRDefault="00BD044A">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91AE347" w14:textId="77777777" w:rsidR="00BD044A" w:rsidRPr="00F95B02" w:rsidRDefault="00BD044A">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78E18FA"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60DDCD"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29D70B" w14:textId="77777777" w:rsidR="00BD044A" w:rsidRPr="00F95B02" w:rsidRDefault="00BD044A">
            <w:pPr>
              <w:pStyle w:val="TAC"/>
              <w:rPr>
                <w:rFonts w:cs="Arial"/>
              </w:rPr>
            </w:pPr>
          </w:p>
        </w:tc>
      </w:tr>
      <w:tr w:rsidR="00BD044A" w:rsidRPr="00F95B02" w14:paraId="3287126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C9E3AEC" w14:textId="77777777" w:rsidR="00BD044A" w:rsidRPr="00F95B02" w:rsidRDefault="00BD044A">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D47289A" w14:textId="77777777" w:rsidR="00BD044A" w:rsidRPr="00F95B02" w:rsidRDefault="00BD044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DED96FB"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C5D88E" w14:textId="77777777" w:rsidR="00BD044A" w:rsidRPr="00F95B02"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1169FF"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1C2E22"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22A7AB" w14:textId="77777777" w:rsidR="00BD044A" w:rsidRPr="00F95B02" w:rsidRDefault="00BD044A">
            <w:pPr>
              <w:pStyle w:val="TAC"/>
              <w:rPr>
                <w:rFonts w:cs="Arial"/>
              </w:rPr>
            </w:pPr>
          </w:p>
        </w:tc>
      </w:tr>
      <w:tr w:rsidR="00BD044A" w:rsidRPr="00F95B02" w14:paraId="26E8A57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2D8E31E" w14:textId="77777777" w:rsidR="00BD044A" w:rsidRPr="00F95B02" w:rsidRDefault="00BD044A">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58D9B23" w14:textId="77777777" w:rsidR="00BD044A" w:rsidRPr="00F95B02" w:rsidRDefault="00BD044A">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485721F"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77E906" w14:textId="77777777" w:rsidR="00BD044A" w:rsidRPr="00F95B02"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337C3F"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325A79"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5A8C6" w14:textId="77777777" w:rsidR="00BD044A" w:rsidRPr="00F95B02" w:rsidRDefault="00BD044A">
            <w:pPr>
              <w:pStyle w:val="TAC"/>
              <w:rPr>
                <w:rFonts w:cs="Arial"/>
              </w:rPr>
            </w:pPr>
          </w:p>
        </w:tc>
      </w:tr>
      <w:tr w:rsidR="00BD044A" w:rsidRPr="00F95B02" w14:paraId="5403A35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61FE75F" w14:textId="77777777" w:rsidR="00BD044A" w:rsidRPr="00F95B02" w:rsidRDefault="00BD044A">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50FC0300" w14:textId="77777777" w:rsidR="00BD044A" w:rsidRPr="00F95B02" w:rsidRDefault="00BD044A">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F0BE885" w14:textId="77777777" w:rsidR="00BD044A" w:rsidRPr="00F95B02" w:rsidRDefault="00BD044A">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6E42822" w14:textId="77777777" w:rsidR="00BD044A" w:rsidRPr="00F95B02" w:rsidRDefault="00BD044A">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9E476E4" w14:textId="77777777" w:rsidR="00BD044A" w:rsidRPr="00F95B02" w:rsidRDefault="00BD044A">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B20129" w14:textId="77777777" w:rsidR="00BD044A" w:rsidRPr="00F95B02" w:rsidRDefault="00BD044A">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E37728" w14:textId="77777777" w:rsidR="00BD044A" w:rsidRDefault="00BD044A">
            <w:pPr>
              <w:pStyle w:val="TAC"/>
              <w:spacing w:line="256" w:lineRule="auto"/>
              <w:rPr>
                <w:rFonts w:cs="Arial"/>
              </w:rPr>
            </w:pPr>
            <w:r>
              <w:rPr>
                <w:rFonts w:cs="Arial"/>
              </w:rPr>
              <w:t xml:space="preserve">This is not applicable to BS operating in Band n46, </w:t>
            </w:r>
          </w:p>
          <w:p w14:paraId="585F1DB6" w14:textId="77777777" w:rsidR="00BD044A" w:rsidRPr="00F95B02" w:rsidRDefault="00BD044A">
            <w:pPr>
              <w:pStyle w:val="TAC"/>
              <w:rPr>
                <w:rFonts w:cs="Arial"/>
              </w:rPr>
            </w:pPr>
            <w:r>
              <w:rPr>
                <w:rFonts w:cs="Arial"/>
              </w:rPr>
              <w:t>n96</w:t>
            </w:r>
            <w:r>
              <w:rPr>
                <w:rFonts w:cs="Arial"/>
                <w:lang w:val="en-US" w:eastAsia="zh-CN"/>
              </w:rPr>
              <w:t>,</w:t>
            </w:r>
            <w:r>
              <w:rPr>
                <w:rFonts w:cs="Arial"/>
              </w:rPr>
              <w:t xml:space="preserve"> n102</w:t>
            </w:r>
            <w:r>
              <w:rPr>
                <w:rFonts w:cs="Arial"/>
                <w:lang w:val="en-US" w:eastAsia="zh-CN"/>
              </w:rPr>
              <w:t xml:space="preserve"> or n104</w:t>
            </w:r>
          </w:p>
        </w:tc>
      </w:tr>
      <w:tr w:rsidR="00BD044A" w:rsidRPr="00F95B02" w14:paraId="1FDC6BA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A9DFA60" w14:textId="77777777" w:rsidR="00BD044A" w:rsidRPr="00F95B02" w:rsidRDefault="00BD044A">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099B1071" w14:textId="77777777" w:rsidR="00BD044A" w:rsidRPr="00F95B02" w:rsidRDefault="00BD044A">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CD2712E" w14:textId="77777777" w:rsidR="00BD044A" w:rsidRPr="00F95B02" w:rsidRDefault="00BD044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4CB90B" w14:textId="77777777" w:rsidR="00BD044A" w:rsidRPr="00F95B02"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63B1D7"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AA4C96" w14:textId="77777777" w:rsidR="00BD044A" w:rsidRPr="00F95B02" w:rsidRDefault="00BD044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948FB46" w14:textId="77777777" w:rsidR="00BD044A" w:rsidRPr="002E756B" w:rsidRDefault="00BD044A">
            <w:pPr>
              <w:pStyle w:val="TAC"/>
              <w:rPr>
                <w:rFonts w:cs="Arial"/>
              </w:rPr>
            </w:pPr>
          </w:p>
        </w:tc>
      </w:tr>
      <w:tr w:rsidR="00BD044A" w:rsidRPr="00F95B02" w14:paraId="492FC39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61B64A6" w14:textId="77777777" w:rsidR="00BD044A" w:rsidRPr="00485204" w:rsidRDefault="00BD044A">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3F112DD" w14:textId="77777777" w:rsidR="00BD044A" w:rsidRDefault="00BD044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6D8AF8" w14:textId="77777777" w:rsidR="00BD044A" w:rsidRPr="00E26D09" w:rsidRDefault="00BD044A">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F79080A" w14:textId="77777777" w:rsidR="00BD044A" w:rsidDel="003A31A1"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362719" w14:textId="77777777" w:rsidR="00BD044A" w:rsidRPr="00E26D09"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86BE28" w14:textId="77777777" w:rsidR="00BD044A" w:rsidRPr="00E26D09" w:rsidRDefault="00BD044A">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D39B05E" w14:textId="77777777" w:rsidR="00BD044A" w:rsidRPr="002E756B" w:rsidRDefault="00BD044A">
            <w:pPr>
              <w:pStyle w:val="TAC"/>
              <w:rPr>
                <w:rFonts w:cs="Arial"/>
              </w:rPr>
            </w:pPr>
          </w:p>
        </w:tc>
      </w:tr>
      <w:tr w:rsidR="00BD044A" w:rsidRPr="002E756B" w14:paraId="5131BC8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86F4F99" w14:textId="77777777" w:rsidR="00BD044A" w:rsidRPr="00485204" w:rsidRDefault="00BD044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714D6EF4" w14:textId="77777777" w:rsidR="00BD044A" w:rsidRDefault="00BD044A">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42A686B1" w14:textId="77777777" w:rsidR="00BD044A" w:rsidRPr="00E26D09" w:rsidRDefault="00BD044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8A1E7A" w14:textId="77777777" w:rsidR="00BD044A" w:rsidRDefault="00BD044A">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BFF08F" w14:textId="77777777" w:rsidR="00BD044A" w:rsidRPr="00E26D09" w:rsidRDefault="00BD044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7C674D" w14:textId="77777777" w:rsidR="00BD044A" w:rsidRPr="00E26D09" w:rsidRDefault="00BD044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93EE83" w14:textId="77777777" w:rsidR="00BD044A" w:rsidRPr="002E756B" w:rsidRDefault="00BD044A">
            <w:pPr>
              <w:pStyle w:val="TAC"/>
              <w:rPr>
                <w:rFonts w:cs="Arial"/>
              </w:rPr>
            </w:pPr>
          </w:p>
        </w:tc>
      </w:tr>
      <w:tr w:rsidR="00BD044A" w:rsidRPr="002E756B" w14:paraId="707A060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C1A75EF" w14:textId="77777777" w:rsidR="00BD044A" w:rsidRDefault="00BD044A">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1E2B4B6F" w14:textId="77777777" w:rsidR="00BD044A" w:rsidRDefault="00BD044A">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7DF9B3AB" w14:textId="77777777" w:rsidR="00BD044A" w:rsidRDefault="00BD044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6E98DC" w14:textId="77777777" w:rsidR="00BD044A" w:rsidRDefault="00BD044A">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0EB25F0" w14:textId="77777777" w:rsidR="00BD044A" w:rsidRDefault="00BD044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581B1EF5" w14:textId="77777777" w:rsidR="00BD044A" w:rsidRDefault="00BD044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F94BE" w14:textId="77777777" w:rsidR="00BD044A" w:rsidRPr="002E756B" w:rsidRDefault="00BD044A">
            <w:pPr>
              <w:pStyle w:val="TAC"/>
              <w:rPr>
                <w:rFonts w:cs="Arial"/>
              </w:rPr>
            </w:pPr>
          </w:p>
        </w:tc>
      </w:tr>
      <w:tr w:rsidR="00BD044A" w:rsidRPr="002E756B" w14:paraId="7561650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4452B0F" w14:textId="77777777" w:rsidR="00BD044A" w:rsidRDefault="00BD044A">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C919812" w14:textId="77777777" w:rsidR="00BD044A" w:rsidRDefault="00BD044A">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883B82A" w14:textId="77777777" w:rsidR="00BD044A" w:rsidRDefault="00BD044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3D03FE" w14:textId="77777777" w:rsidR="00BD044A" w:rsidRDefault="00BD044A">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FCEEDDB" w14:textId="77777777" w:rsidR="00BD044A" w:rsidRDefault="00BD044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087C872" w14:textId="77777777" w:rsidR="00BD044A" w:rsidRDefault="00BD044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2187BE" w14:textId="77777777" w:rsidR="00BD044A" w:rsidRPr="002E756B" w:rsidRDefault="00BD044A">
            <w:pPr>
              <w:pStyle w:val="TAC"/>
              <w:rPr>
                <w:rFonts w:cs="Arial"/>
              </w:rPr>
            </w:pPr>
          </w:p>
        </w:tc>
      </w:tr>
      <w:tr w:rsidR="00BD044A" w:rsidRPr="002E756B" w14:paraId="654DF15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46EAC8B" w14:textId="77777777" w:rsidR="00BD044A" w:rsidRDefault="00BD044A">
            <w:pPr>
              <w:pStyle w:val="TAC"/>
            </w:pPr>
            <w:r>
              <w:t xml:space="preserve">NR Band </w:t>
            </w:r>
            <w:r>
              <w:rPr>
                <w:rFonts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14DE1E0D" w14:textId="77777777" w:rsidR="00BD044A" w:rsidRDefault="00BD044A">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8338C20" w14:textId="77777777" w:rsidR="00BD044A" w:rsidRDefault="00BD044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C937254" w14:textId="77777777" w:rsidR="00BD044A" w:rsidRDefault="00BD044A">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F95DE07" w14:textId="77777777" w:rsidR="00BD044A" w:rsidRDefault="00BD044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53738065" w14:textId="77777777" w:rsidR="00BD044A" w:rsidRDefault="00BD044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11171F8" w14:textId="77777777" w:rsidR="00BD044A" w:rsidRPr="002E756B" w:rsidRDefault="00BD044A">
            <w:pPr>
              <w:pStyle w:val="TAC"/>
              <w:rPr>
                <w:rFonts w:cs="Arial"/>
              </w:rPr>
            </w:pPr>
            <w:r>
              <w:rPr>
                <w:rFonts w:cs="Arial"/>
              </w:rPr>
              <w:t>This is not applicable to BS operating in Band n</w:t>
            </w:r>
            <w:r>
              <w:rPr>
                <w:rFonts w:cs="Arial"/>
                <w:lang w:val="en-US" w:eastAsia="zh-CN"/>
              </w:rPr>
              <w:t>46</w:t>
            </w:r>
            <w:r>
              <w:rPr>
                <w:rFonts w:cs="Arial"/>
              </w:rPr>
              <w:t>, n96</w:t>
            </w:r>
            <w:r>
              <w:rPr>
                <w:rFonts w:cs="Arial"/>
                <w:lang w:val="en-US" w:eastAsia="zh-CN"/>
              </w:rPr>
              <w:t>, n102 or n104</w:t>
            </w:r>
          </w:p>
        </w:tc>
      </w:tr>
      <w:tr w:rsidR="00BD044A" w14:paraId="75C786F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2F6911" w14:textId="77777777" w:rsidR="00BD044A" w:rsidRDefault="00BD044A">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07DEBDAC" w14:textId="77777777" w:rsidR="00BD044A" w:rsidRDefault="00BD044A">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071F12C8" w14:textId="77777777" w:rsidR="00BD044A" w:rsidRDefault="00BD044A">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2024F9" w14:textId="77777777" w:rsidR="00BD044A" w:rsidRDefault="00BD044A">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3745A4" w14:textId="77777777" w:rsidR="00BD044A" w:rsidRDefault="00BD044A">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776E9B" w14:textId="77777777" w:rsidR="00BD044A" w:rsidRDefault="00BD044A">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DB1BD5" w14:textId="77777777" w:rsidR="00BD044A" w:rsidRDefault="00BD044A">
            <w:pPr>
              <w:pStyle w:val="TAC"/>
              <w:rPr>
                <w:rFonts w:cs="Arial"/>
              </w:rPr>
            </w:pPr>
          </w:p>
        </w:tc>
      </w:tr>
      <w:tr w:rsidR="00BD044A" w14:paraId="4AD25FD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29130E9" w14:textId="77777777" w:rsidR="00BD044A" w:rsidRDefault="00BD044A">
            <w:pPr>
              <w:pStyle w:val="TAC"/>
            </w:pPr>
            <w:r>
              <w:rPr>
                <w:rFonts w:cs="Arial"/>
                <w:lang w:eastAsia="ko-KR"/>
              </w:rPr>
              <w:t xml:space="preserve">NR Band </w:t>
            </w:r>
            <w:r>
              <w:rPr>
                <w:rFonts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170E0E46" w14:textId="77777777" w:rsidR="00BD044A" w:rsidRDefault="00BD044A">
            <w:pPr>
              <w:pStyle w:val="TAC"/>
              <w:rPr>
                <w:rFonts w:cs="Arial"/>
                <w:lang w:eastAsia="zh-CN"/>
              </w:rPr>
            </w:pPr>
            <w:r>
              <w:rPr>
                <w:rFonts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1464CAE" w14:textId="77777777" w:rsidR="00BD044A" w:rsidRPr="0057180F" w:rsidRDefault="00BD044A">
            <w:pPr>
              <w:pStyle w:val="TAC"/>
              <w:rPr>
                <w:rFonts w:cs="Arial"/>
              </w:rPr>
            </w:pPr>
            <w:r>
              <w:rPr>
                <w:rFonts w:cs="Arial"/>
              </w:rPr>
              <w:t>-9</w:t>
            </w:r>
            <w:r>
              <w:rPr>
                <w:rFonts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50F870FF" w14:textId="77777777" w:rsidR="00BD044A" w:rsidRPr="0057180F" w:rsidRDefault="00BD044A">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613D2E8" w14:textId="77777777" w:rsidR="00BD044A" w:rsidRPr="0057180F" w:rsidRDefault="00BD044A">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218EFA2E" w14:textId="77777777" w:rsidR="00BD044A" w:rsidRPr="0057180F" w:rsidRDefault="00BD044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207FC5" w14:textId="77777777" w:rsidR="00BD044A" w:rsidRDefault="00BD044A">
            <w:pPr>
              <w:pStyle w:val="TAC"/>
              <w:rPr>
                <w:rFonts w:cs="Arial"/>
              </w:rPr>
            </w:pPr>
            <w:r>
              <w:rPr>
                <w:rFonts w:cs="Arial"/>
                <w:lang w:eastAsia="ko-KR"/>
              </w:rPr>
              <w:t>This requirement does not apply to BS operating in Band n96</w:t>
            </w:r>
            <w:r>
              <w:rPr>
                <w:rFonts w:cs="Arial" w:hint="eastAsia"/>
                <w:lang w:val="en-US" w:eastAsia="zh-CN"/>
              </w:rPr>
              <w:t>, n102 or n104</w:t>
            </w:r>
            <w:r>
              <w:rPr>
                <w:rFonts w:cs="Arial"/>
                <w:lang w:eastAsia="ko-KR"/>
              </w:rPr>
              <w:t>.</w:t>
            </w:r>
          </w:p>
        </w:tc>
      </w:tr>
      <w:tr w:rsidR="00BD044A" w14:paraId="2954B70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3B47D14" w14:textId="77777777" w:rsidR="00BD044A" w:rsidRDefault="00BD044A">
            <w:pPr>
              <w:pStyle w:val="TAC"/>
              <w:rPr>
                <w:rFonts w:cs="Arial"/>
                <w:lang w:eastAsia="ko-KR"/>
              </w:rPr>
            </w:pPr>
            <w:r>
              <w:t>NR Band n</w:t>
            </w:r>
            <w:r>
              <w:rPr>
                <w:rFonts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3E2F08EF" w14:textId="77777777" w:rsidR="00BD044A" w:rsidRDefault="00BD044A">
            <w:pPr>
              <w:pStyle w:val="TAC"/>
              <w:rPr>
                <w:rFonts w:cs="Arial"/>
                <w:lang w:val="en-US" w:eastAsia="zh-CN"/>
              </w:rPr>
            </w:pPr>
            <w:r>
              <w:t xml:space="preserve">663 – </w:t>
            </w:r>
            <w:r>
              <w:rPr>
                <w:rFonts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2D769A28" w14:textId="77777777" w:rsidR="00BD044A" w:rsidRDefault="00BD044A">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3A04C87F" w14:textId="77777777" w:rsidR="00BD044A" w:rsidRDefault="00BD044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48C936A" w14:textId="77777777" w:rsidR="00BD044A" w:rsidRDefault="00BD044A">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00003D34" w14:textId="77777777" w:rsidR="00BD044A" w:rsidRDefault="00BD044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389263" w14:textId="77777777" w:rsidR="00BD044A" w:rsidRDefault="00BD044A">
            <w:pPr>
              <w:pStyle w:val="TAC"/>
              <w:rPr>
                <w:rFonts w:cs="Arial"/>
                <w:lang w:eastAsia="ko-KR"/>
              </w:rPr>
            </w:pPr>
          </w:p>
        </w:tc>
      </w:tr>
      <w:tr w:rsidR="00BD044A" w14:paraId="682722C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1FE9815" w14:textId="77777777" w:rsidR="00BD044A" w:rsidRDefault="00BD044A">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0F1D1FDE" w14:textId="77777777" w:rsidR="00BD044A" w:rsidRDefault="00BD044A">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6B5C5100" w14:textId="77777777" w:rsidR="00BD044A" w:rsidRDefault="00BD044A">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F9C6688" w14:textId="77777777" w:rsidR="00BD044A" w:rsidRDefault="00BD044A">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E166139" w14:textId="77777777" w:rsidR="00BD044A" w:rsidRDefault="00BD044A">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B9C9E2C" w14:textId="77777777" w:rsidR="00BD044A" w:rsidRDefault="00BD044A">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26CEF5A" w14:textId="77777777" w:rsidR="00BD044A" w:rsidRDefault="00BD044A">
            <w:pPr>
              <w:pStyle w:val="TAC"/>
              <w:rPr>
                <w:rFonts w:cs="Arial"/>
                <w:lang w:eastAsia="ko-KR"/>
              </w:rPr>
            </w:pPr>
          </w:p>
        </w:tc>
      </w:tr>
      <w:tr w:rsidR="00BD044A" w14:paraId="013DB0B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06E8A15" w14:textId="77777777" w:rsidR="00BD044A" w:rsidRDefault="00BD044A">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6BB41447" w14:textId="77777777" w:rsidR="00BD044A" w:rsidRDefault="00BD044A">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767AE106" w14:textId="77777777" w:rsidR="00BD044A" w:rsidRDefault="00BD044A">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63179F7C" w14:textId="77777777" w:rsidR="00BD044A" w:rsidRDefault="00BD044A">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1C4E3F13" w14:textId="77777777" w:rsidR="00BD044A" w:rsidRDefault="00BD044A">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0D68C61" w14:textId="77777777" w:rsidR="00BD044A" w:rsidRDefault="00BD044A">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41D41BDC" w14:textId="77777777" w:rsidR="00BD044A" w:rsidRDefault="00BD044A">
            <w:pPr>
              <w:pStyle w:val="TAC"/>
              <w:rPr>
                <w:rFonts w:cs="Arial"/>
                <w:lang w:eastAsia="ko-KR"/>
              </w:rPr>
            </w:pPr>
          </w:p>
        </w:tc>
      </w:tr>
    </w:tbl>
    <w:p w14:paraId="50B825ED" w14:textId="77777777" w:rsidR="00BD044A" w:rsidRPr="00F95B02" w:rsidRDefault="00BD044A" w:rsidP="00BD044A">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4393C592" w14:textId="77777777" w:rsidR="00BD044A" w:rsidRPr="00F95B02" w:rsidRDefault="00BD044A" w:rsidP="00BD044A">
      <w:pPr>
        <w:pStyle w:val="NO"/>
      </w:pPr>
      <w:r w:rsidRPr="00F95B02">
        <w:lastRenderedPageBreak/>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70F4F07" w14:textId="77777777" w:rsidR="00BD044A" w:rsidRPr="00F95B02" w:rsidRDefault="00BD044A" w:rsidP="00BD044A">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7C33F694" w14:textId="10CECE42" w:rsidR="00075975" w:rsidRDefault="00B616AD" w:rsidP="00DC7ED5">
      <w:pPr>
        <w:rPr>
          <w:iCs/>
          <w:lang w:eastAsia="zh-CN"/>
        </w:rPr>
      </w:pPr>
      <w:r>
        <w:rPr>
          <w:iCs/>
          <w:lang w:eastAsia="zh-CN"/>
        </w:rPr>
        <w:t>One option how</w:t>
      </w:r>
      <w:r w:rsidR="00BD044A">
        <w:rPr>
          <w:iCs/>
          <w:lang w:eastAsia="zh-CN"/>
        </w:rPr>
        <w:t xml:space="preserve"> to simplify the table </w:t>
      </w:r>
      <w:r>
        <w:rPr>
          <w:iCs/>
          <w:lang w:eastAsia="zh-CN"/>
        </w:rPr>
        <w:t>is as follows</w:t>
      </w:r>
      <w:r w:rsidR="00BD674A">
        <w:rPr>
          <w:iCs/>
          <w:lang w:eastAsia="zh-CN"/>
        </w:rPr>
        <w:t xml:space="preserve"> (further discussion is needed how to incorporate notes above in this table)</w:t>
      </w:r>
      <w:r w:rsidR="00BD044A">
        <w:rPr>
          <w:iCs/>
          <w:lang w:eastAsia="zh-CN"/>
        </w:rPr>
        <w:t>:</w:t>
      </w:r>
    </w:p>
    <w:p w14:paraId="38859369" w14:textId="188BFC3A" w:rsidR="00B616AD" w:rsidRPr="00B616AD" w:rsidRDefault="00B616AD" w:rsidP="00B616AD">
      <w:pPr>
        <w:pStyle w:val="TH"/>
        <w:rPr>
          <w:lang w:val="en-GB"/>
        </w:rPr>
      </w:pPr>
      <w:r w:rsidRPr="00F95B02">
        <w:t xml:space="preserve">Table 6.6.5.2.4-1: BS spurious emissions </w:t>
      </w:r>
      <w:r w:rsidRPr="00F95B02">
        <w:rPr>
          <w:i/>
        </w:rPr>
        <w:t>basic</w:t>
      </w:r>
      <w:r w:rsidRPr="00F95B02">
        <w:t xml:space="preserve"> limits for BS co-located with another BS</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879"/>
        <w:gridCol w:w="879"/>
        <w:gridCol w:w="880"/>
        <w:gridCol w:w="1414"/>
        <w:gridCol w:w="1606"/>
      </w:tblGrid>
      <w:tr w:rsidR="004D59DE" w:rsidRPr="00F95B02" w14:paraId="4B33282C" w14:textId="77777777" w:rsidTr="004D59DE">
        <w:trPr>
          <w:cantSplit/>
          <w:jc w:val="center"/>
        </w:trPr>
        <w:tc>
          <w:tcPr>
            <w:tcW w:w="1996" w:type="dxa"/>
            <w:tcBorders>
              <w:top w:val="single" w:sz="4" w:space="0" w:color="auto"/>
              <w:left w:val="single" w:sz="4" w:space="0" w:color="auto"/>
              <w:bottom w:val="nil"/>
              <w:right w:val="single" w:sz="4" w:space="0" w:color="auto"/>
            </w:tcBorders>
          </w:tcPr>
          <w:p w14:paraId="258C1671" w14:textId="77777777" w:rsidR="004D59DE" w:rsidRPr="00F95B02" w:rsidRDefault="004D59DE">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A45C4B8" w14:textId="77777777" w:rsidR="004D59DE" w:rsidRPr="00F95B02" w:rsidRDefault="004D59DE">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31988E40" w14:textId="77777777" w:rsidR="004D59DE" w:rsidRPr="00F95B02" w:rsidRDefault="004D59DE">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44960B0F" w14:textId="77777777" w:rsidR="004D59DE" w:rsidRPr="00F95B02" w:rsidRDefault="004D59DE">
            <w:pPr>
              <w:pStyle w:val="TAH"/>
            </w:pPr>
            <w:r w:rsidRPr="00F95B02">
              <w:rPr>
                <w:rFonts w:cs="Arial"/>
              </w:rPr>
              <w:t>Note</w:t>
            </w:r>
          </w:p>
        </w:tc>
      </w:tr>
      <w:tr w:rsidR="004D59DE" w:rsidRPr="00F95B02" w14:paraId="6DA0184E" w14:textId="77777777" w:rsidTr="004D59DE">
        <w:trPr>
          <w:cantSplit/>
          <w:jc w:val="center"/>
        </w:trPr>
        <w:tc>
          <w:tcPr>
            <w:tcW w:w="1996" w:type="dxa"/>
            <w:tcBorders>
              <w:top w:val="nil"/>
              <w:left w:val="single" w:sz="4" w:space="0" w:color="auto"/>
              <w:bottom w:val="single" w:sz="4" w:space="0" w:color="auto"/>
              <w:right w:val="single" w:sz="4" w:space="0" w:color="auto"/>
            </w:tcBorders>
          </w:tcPr>
          <w:p w14:paraId="7D66F1CB" w14:textId="77777777" w:rsidR="004D59DE" w:rsidRPr="00F95B02" w:rsidRDefault="004D59DE">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156F007" w14:textId="036AA49E" w:rsidR="004D59DE" w:rsidRPr="00F95B02" w:rsidRDefault="004D59DE">
            <w:pPr>
              <w:pStyle w:val="TAH"/>
              <w:rPr>
                <w:rFonts w:cs="v5.0.0"/>
              </w:rPr>
            </w:pPr>
            <w:r w:rsidRPr="00F95B02">
              <w:rPr>
                <w:rFonts w:cs="v5.0.0"/>
              </w:rPr>
              <w:t>WA BS</w:t>
            </w:r>
            <w:r>
              <w:rPr>
                <w:rFonts w:cs="v5.0.0"/>
              </w:rPr>
              <w:t xml:space="preserve"> (dBm)</w:t>
            </w:r>
          </w:p>
        </w:tc>
        <w:tc>
          <w:tcPr>
            <w:tcW w:w="879" w:type="dxa"/>
            <w:tcBorders>
              <w:top w:val="single" w:sz="4" w:space="0" w:color="auto"/>
              <w:left w:val="single" w:sz="4" w:space="0" w:color="auto"/>
              <w:bottom w:val="single" w:sz="4" w:space="0" w:color="auto"/>
              <w:right w:val="single" w:sz="4" w:space="0" w:color="auto"/>
            </w:tcBorders>
          </w:tcPr>
          <w:p w14:paraId="2F434357" w14:textId="21B95AF7" w:rsidR="004D59DE" w:rsidRPr="00F95B02" w:rsidRDefault="004D59DE">
            <w:pPr>
              <w:pStyle w:val="TAH"/>
            </w:pPr>
            <w:r w:rsidRPr="00F95B02">
              <w:rPr>
                <w:rFonts w:cs="Arial"/>
              </w:rPr>
              <w:t>MR BS</w:t>
            </w:r>
            <w:r>
              <w:rPr>
                <w:rFonts w:cs="v5.0.0"/>
              </w:rPr>
              <w:t xml:space="preserve"> (dBm)</w:t>
            </w:r>
          </w:p>
        </w:tc>
        <w:tc>
          <w:tcPr>
            <w:tcW w:w="880" w:type="dxa"/>
            <w:tcBorders>
              <w:top w:val="single" w:sz="4" w:space="0" w:color="auto"/>
              <w:left w:val="single" w:sz="4" w:space="0" w:color="auto"/>
              <w:bottom w:val="single" w:sz="4" w:space="0" w:color="auto"/>
              <w:right w:val="single" w:sz="4" w:space="0" w:color="auto"/>
            </w:tcBorders>
          </w:tcPr>
          <w:p w14:paraId="427B31C1" w14:textId="5EE37D96" w:rsidR="004D59DE" w:rsidRPr="00F95B02" w:rsidRDefault="004D59DE">
            <w:pPr>
              <w:pStyle w:val="TAH"/>
            </w:pPr>
            <w:r w:rsidRPr="00F95B02">
              <w:rPr>
                <w:rFonts w:cs="Arial"/>
              </w:rPr>
              <w:t>LA BS</w:t>
            </w:r>
            <w:r>
              <w:rPr>
                <w:rFonts w:cs="v5.0.0"/>
              </w:rPr>
              <w:t xml:space="preserve"> (dBm)</w:t>
            </w:r>
          </w:p>
        </w:tc>
        <w:tc>
          <w:tcPr>
            <w:tcW w:w="1414" w:type="dxa"/>
            <w:tcBorders>
              <w:top w:val="nil"/>
              <w:left w:val="single" w:sz="4" w:space="0" w:color="auto"/>
              <w:bottom w:val="single" w:sz="4" w:space="0" w:color="auto"/>
              <w:right w:val="single" w:sz="4" w:space="0" w:color="auto"/>
            </w:tcBorders>
          </w:tcPr>
          <w:p w14:paraId="0B308817" w14:textId="77777777" w:rsidR="004D59DE" w:rsidRPr="00F95B02" w:rsidRDefault="004D59DE">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5FE19F10" w14:textId="77777777" w:rsidR="004D59DE" w:rsidRPr="00F95B02" w:rsidRDefault="004D59DE">
            <w:pPr>
              <w:pStyle w:val="TAH"/>
            </w:pPr>
          </w:p>
        </w:tc>
      </w:tr>
      <w:tr w:rsidR="004D59DE" w:rsidRPr="00F95B02" w14:paraId="02EC832F" w14:textId="77777777" w:rsidTr="004D59DE">
        <w:trPr>
          <w:cantSplit/>
          <w:jc w:val="center"/>
        </w:trPr>
        <w:tc>
          <w:tcPr>
            <w:tcW w:w="1996" w:type="dxa"/>
            <w:tcBorders>
              <w:top w:val="single" w:sz="4" w:space="0" w:color="auto"/>
              <w:left w:val="single" w:sz="4" w:space="0" w:color="auto"/>
              <w:bottom w:val="single" w:sz="4" w:space="0" w:color="auto"/>
              <w:right w:val="single" w:sz="4" w:space="0" w:color="auto"/>
            </w:tcBorders>
          </w:tcPr>
          <w:p w14:paraId="45827779" w14:textId="726CDD76" w:rsidR="004D59DE" w:rsidRPr="00F95B02" w:rsidRDefault="004D59DE">
            <w:pPr>
              <w:pStyle w:val="TAC"/>
              <w:rPr>
                <w:rFonts w:cs="Arial"/>
              </w:rPr>
            </w:pPr>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p>
        </w:tc>
        <w:tc>
          <w:tcPr>
            <w:tcW w:w="879" w:type="dxa"/>
            <w:tcBorders>
              <w:top w:val="single" w:sz="4" w:space="0" w:color="auto"/>
              <w:left w:val="single" w:sz="4" w:space="0" w:color="auto"/>
              <w:bottom w:val="single" w:sz="4" w:space="0" w:color="auto"/>
              <w:right w:val="single" w:sz="4" w:space="0" w:color="auto"/>
            </w:tcBorders>
          </w:tcPr>
          <w:p w14:paraId="392E2B55" w14:textId="4ABDEF09" w:rsidR="004D59DE" w:rsidRPr="00F95B02" w:rsidRDefault="004D59DE">
            <w:pPr>
              <w:pStyle w:val="TAC"/>
              <w:rPr>
                <w:rFonts w:cs="Arial"/>
              </w:rPr>
            </w:pPr>
            <w:r>
              <w:rPr>
                <w:rFonts w:cs="v5.0.0"/>
              </w:rPr>
              <w:t>x (N</w:t>
            </w:r>
            <w:r w:rsidR="003E605A">
              <w:rPr>
                <w:rFonts w:cs="v5.0.0"/>
              </w:rPr>
              <w:t>ote</w:t>
            </w:r>
            <w:r>
              <w:rPr>
                <w:rFonts w:cs="v5.0.0"/>
              </w:rPr>
              <w:t xml:space="preserve"> 1)</w:t>
            </w:r>
          </w:p>
        </w:tc>
        <w:tc>
          <w:tcPr>
            <w:tcW w:w="879" w:type="dxa"/>
            <w:tcBorders>
              <w:top w:val="single" w:sz="4" w:space="0" w:color="auto"/>
              <w:left w:val="single" w:sz="4" w:space="0" w:color="auto"/>
              <w:bottom w:val="single" w:sz="4" w:space="0" w:color="auto"/>
              <w:right w:val="single" w:sz="4" w:space="0" w:color="auto"/>
            </w:tcBorders>
          </w:tcPr>
          <w:p w14:paraId="3B413592" w14:textId="763C62E7" w:rsidR="004D59DE" w:rsidRPr="00F95B02" w:rsidRDefault="004D59DE">
            <w:pPr>
              <w:pStyle w:val="TAC"/>
              <w:rPr>
                <w:rFonts w:cs="v5.0.0"/>
              </w:rPr>
            </w:pPr>
            <w:r>
              <w:rPr>
                <w:rFonts w:cs="v5.0.0"/>
              </w:rPr>
              <w:t xml:space="preserve">y (Note </w:t>
            </w:r>
            <w:r w:rsidR="00F16D6B">
              <w:rPr>
                <w:rFonts w:cs="v5.0.0"/>
              </w:rPr>
              <w:t>2</w:t>
            </w:r>
            <w:r>
              <w:rPr>
                <w:rFonts w:cs="v5.0.0"/>
              </w:rPr>
              <w:t>)</w:t>
            </w:r>
          </w:p>
        </w:tc>
        <w:tc>
          <w:tcPr>
            <w:tcW w:w="880" w:type="dxa"/>
            <w:tcBorders>
              <w:top w:val="single" w:sz="4" w:space="0" w:color="auto"/>
              <w:left w:val="single" w:sz="4" w:space="0" w:color="auto"/>
              <w:bottom w:val="single" w:sz="4" w:space="0" w:color="auto"/>
              <w:right w:val="single" w:sz="4" w:space="0" w:color="auto"/>
            </w:tcBorders>
          </w:tcPr>
          <w:p w14:paraId="4FB0E5C6" w14:textId="7803944D" w:rsidR="004D59DE" w:rsidRPr="00F95B02" w:rsidRDefault="004D59DE">
            <w:pPr>
              <w:pStyle w:val="TAC"/>
              <w:rPr>
                <w:rFonts w:cs="v5.0.0"/>
              </w:rPr>
            </w:pPr>
            <w:r>
              <w:rPr>
                <w:rFonts w:cs="v5.0.0"/>
              </w:rPr>
              <w:t>z (Note 3)</w:t>
            </w:r>
          </w:p>
        </w:tc>
        <w:tc>
          <w:tcPr>
            <w:tcW w:w="1414" w:type="dxa"/>
            <w:tcBorders>
              <w:top w:val="single" w:sz="4" w:space="0" w:color="auto"/>
              <w:left w:val="single" w:sz="4" w:space="0" w:color="auto"/>
              <w:bottom w:val="single" w:sz="4" w:space="0" w:color="auto"/>
              <w:right w:val="single" w:sz="4" w:space="0" w:color="auto"/>
            </w:tcBorders>
          </w:tcPr>
          <w:p w14:paraId="506BBE90" w14:textId="77777777" w:rsidR="004D59DE" w:rsidRPr="00F95B02" w:rsidRDefault="004D59DE">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07A67CA" w14:textId="56F8DBAA" w:rsidR="004D59DE" w:rsidRPr="00F95B02" w:rsidRDefault="00B70412">
            <w:pPr>
              <w:pStyle w:val="TAC"/>
              <w:rPr>
                <w:rFonts w:cs="Arial"/>
              </w:rPr>
            </w:pPr>
            <w:r>
              <w:rPr>
                <w:rFonts w:cs="Arial"/>
              </w:rPr>
              <w:t>Note 4</w:t>
            </w:r>
          </w:p>
        </w:tc>
      </w:tr>
      <w:tr w:rsidR="004D59DE" w:rsidRPr="00F95B02" w14:paraId="157015B6" w14:textId="77777777">
        <w:trPr>
          <w:cantSplit/>
          <w:jc w:val="center"/>
        </w:trPr>
        <w:tc>
          <w:tcPr>
            <w:tcW w:w="7654" w:type="dxa"/>
            <w:gridSpan w:val="6"/>
            <w:tcBorders>
              <w:top w:val="single" w:sz="4" w:space="0" w:color="auto"/>
              <w:left w:val="single" w:sz="4" w:space="0" w:color="auto"/>
              <w:bottom w:val="single" w:sz="4" w:space="0" w:color="auto"/>
              <w:right w:val="single" w:sz="4" w:space="0" w:color="auto"/>
            </w:tcBorders>
          </w:tcPr>
          <w:p w14:paraId="3072FF2B" w14:textId="4322DFFF" w:rsidR="004D59DE" w:rsidRDefault="004D59DE" w:rsidP="004D59DE">
            <w:pPr>
              <w:pStyle w:val="TAN"/>
              <w:rPr>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t>x = -</w:t>
            </w:r>
            <w:r w:rsidR="00F16D6B">
              <w:rPr>
                <w:lang w:val="en-US" w:eastAsia="zh-CN"/>
              </w:rPr>
              <w:t>98</w:t>
            </w:r>
            <w:r w:rsidRPr="00F95B02">
              <w:rPr>
                <w:lang w:val="en-US" w:eastAsia="zh-CN"/>
              </w:rPr>
              <w:t> dBm for NR BS co-located with GSM850</w:t>
            </w:r>
            <w:r w:rsidR="00F16D6B">
              <w:rPr>
                <w:lang w:val="en-US" w:eastAsia="zh-CN"/>
              </w:rPr>
              <w:t xml:space="preserve">, CDMA850, GSM900, DCS1800 </w:t>
            </w:r>
            <w:r w:rsidRPr="00F95B02">
              <w:rPr>
                <w:lang w:val="en-US" w:eastAsia="zh-CN"/>
              </w:rPr>
              <w:t xml:space="preserve">or </w:t>
            </w:r>
            <w:r w:rsidR="00F16D6B">
              <w:rPr>
                <w:lang w:val="en-US" w:eastAsia="zh-CN"/>
              </w:rPr>
              <w:t>PCS190</w:t>
            </w:r>
            <w:r w:rsidRPr="00F95B02">
              <w:rPr>
                <w:lang w:val="en-US" w:eastAsia="zh-CN"/>
              </w:rPr>
              <w:t>0</w:t>
            </w:r>
            <w:r w:rsidRPr="00F95B02">
              <w:rPr>
                <w:lang w:val="en-US" w:eastAsia="zh-CN"/>
              </w:rPr>
              <w:br/>
              <w:t>x = -</w:t>
            </w:r>
            <w:r w:rsidR="00F16D6B">
              <w:rPr>
                <w:lang w:val="en-US" w:eastAsia="zh-CN"/>
              </w:rPr>
              <w:t>95</w:t>
            </w:r>
            <w:r w:rsidRPr="00F95B02">
              <w:rPr>
                <w:lang w:val="en-US" w:eastAsia="zh-CN"/>
              </w:rPr>
              <w:t xml:space="preserve"> dBm for NR BS co-located with </w:t>
            </w:r>
            <w:r w:rsidR="00F16D6B">
              <w:rPr>
                <w:lang w:val="en-US" w:eastAsia="zh-CN"/>
              </w:rPr>
              <w:t>NR band n104</w:t>
            </w:r>
            <w:r w:rsidRPr="00F95B02">
              <w:rPr>
                <w:lang w:val="en-US" w:eastAsia="zh-CN"/>
              </w:rPr>
              <w:br/>
              <w:t xml:space="preserve">x = </w:t>
            </w:r>
            <w:r w:rsidR="00F16D6B">
              <w:rPr>
                <w:lang w:val="en-US" w:eastAsia="zh-CN"/>
              </w:rPr>
              <w:t>N/A</w:t>
            </w:r>
            <w:r w:rsidRPr="00F95B02">
              <w:rPr>
                <w:lang w:val="en-US" w:eastAsia="zh-CN"/>
              </w:rPr>
              <w:t xml:space="preserve"> for NR BS co-located with </w:t>
            </w:r>
            <w:r w:rsidR="00F16D6B">
              <w:rPr>
                <w:lang w:val="en-US" w:eastAsia="zh-CN"/>
              </w:rPr>
              <w:t>NR bands n51, n53, n91, n93, n96 or n102</w:t>
            </w:r>
          </w:p>
          <w:p w14:paraId="4BF4D70C" w14:textId="6469529E" w:rsidR="00F16D6B" w:rsidRDefault="00F16D6B" w:rsidP="00F16D6B">
            <w:pPr>
              <w:pStyle w:val="TAN"/>
              <w:ind w:left="1702"/>
              <w:rPr>
                <w:lang w:val="en-US" w:eastAsia="zh-CN"/>
              </w:rPr>
            </w:pPr>
            <w:r>
              <w:rPr>
                <w:lang w:val="en-US" w:eastAsia="zh-CN"/>
              </w:rPr>
              <w:t xml:space="preserve">x = -96 </w:t>
            </w:r>
            <w:r w:rsidRPr="00F95B02">
              <w:rPr>
                <w:lang w:val="en-US" w:eastAsia="zh-CN"/>
              </w:rPr>
              <w:t xml:space="preserve">dBm for NR BS co-located with </w:t>
            </w:r>
            <w:r>
              <w:rPr>
                <w:lang w:val="en-US" w:eastAsia="zh-CN"/>
              </w:rPr>
              <w:t xml:space="preserve">other </w:t>
            </w:r>
            <w:r w:rsidRPr="00F95B02">
              <w:rPr>
                <w:lang w:val="en-US" w:eastAsia="zh-CN"/>
              </w:rPr>
              <w:t>bands</w:t>
            </w:r>
          </w:p>
          <w:p w14:paraId="5BC2F581" w14:textId="73B2D09B" w:rsidR="00F16D6B" w:rsidRDefault="00F16D6B" w:rsidP="00F16D6B">
            <w:pPr>
              <w:pStyle w:val="TAN"/>
              <w:rPr>
                <w:lang w:val="en-US" w:eastAsia="zh-CN"/>
              </w:rPr>
            </w:pPr>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Pr>
                <w:lang w:val="en-US" w:eastAsia="zh-CN"/>
              </w:rPr>
              <w:t>y</w:t>
            </w:r>
            <w:r w:rsidRPr="00F95B02">
              <w:rPr>
                <w:lang w:val="en-US" w:eastAsia="zh-CN"/>
              </w:rPr>
              <w:t xml:space="preserve"> = -</w:t>
            </w:r>
            <w:r>
              <w:rPr>
                <w:lang w:val="en-US" w:eastAsia="zh-CN"/>
              </w:rPr>
              <w:t>9</w:t>
            </w:r>
            <w:r w:rsidR="009D7612">
              <w:rPr>
                <w:lang w:val="en-US" w:eastAsia="zh-CN"/>
              </w:rPr>
              <w:t>0</w:t>
            </w:r>
            <w:r w:rsidRPr="00F95B02">
              <w:rPr>
                <w:lang w:val="en-US" w:eastAsia="zh-CN"/>
              </w:rPr>
              <w:t xml:space="preserve"> dBm for NR BS co-located with </w:t>
            </w:r>
            <w:r w:rsidR="009D7612">
              <w:rPr>
                <w:lang w:val="en-US" w:eastAsia="zh-CN"/>
              </w:rPr>
              <w:t>NR bands n96, n102 or n104</w:t>
            </w:r>
            <w:r w:rsidRPr="00F95B02">
              <w:rPr>
                <w:lang w:val="en-US" w:eastAsia="zh-CN"/>
              </w:rPr>
              <w:br/>
            </w:r>
            <w:r>
              <w:rPr>
                <w:lang w:val="en-US" w:eastAsia="zh-CN"/>
              </w:rPr>
              <w:t>y</w:t>
            </w:r>
            <w:r w:rsidRPr="00F95B02">
              <w:rPr>
                <w:lang w:val="en-US" w:eastAsia="zh-CN"/>
              </w:rPr>
              <w:t xml:space="preserve"> = </w:t>
            </w:r>
            <w:r>
              <w:rPr>
                <w:lang w:val="en-US" w:eastAsia="zh-CN"/>
              </w:rPr>
              <w:t>N/A</w:t>
            </w:r>
            <w:r w:rsidRPr="00F95B02">
              <w:rPr>
                <w:lang w:val="en-US" w:eastAsia="zh-CN"/>
              </w:rPr>
              <w:t xml:space="preserve"> for NR BS co-located with </w:t>
            </w:r>
            <w:r>
              <w:rPr>
                <w:lang w:val="en-US" w:eastAsia="zh-CN"/>
              </w:rPr>
              <w:t>NR bands n51, n91, n93, n</w:t>
            </w:r>
            <w:r w:rsidR="009D7612">
              <w:rPr>
                <w:lang w:val="en-US" w:eastAsia="zh-CN"/>
              </w:rPr>
              <w:t>100</w:t>
            </w:r>
            <w:r>
              <w:rPr>
                <w:lang w:val="en-US" w:eastAsia="zh-CN"/>
              </w:rPr>
              <w:t xml:space="preserve"> or n10</w:t>
            </w:r>
            <w:r w:rsidR="009D7612">
              <w:rPr>
                <w:lang w:val="en-US" w:eastAsia="zh-CN"/>
              </w:rPr>
              <w:t>1</w:t>
            </w:r>
          </w:p>
          <w:p w14:paraId="61512EE0" w14:textId="565B5399" w:rsidR="00F16D6B" w:rsidRDefault="00F16D6B" w:rsidP="00F16D6B">
            <w:pPr>
              <w:pStyle w:val="TAN"/>
              <w:ind w:left="1702"/>
              <w:rPr>
                <w:lang w:val="en-US" w:eastAsia="zh-CN"/>
              </w:rPr>
            </w:pPr>
            <w:r>
              <w:rPr>
                <w:lang w:val="en-US" w:eastAsia="zh-CN"/>
              </w:rPr>
              <w:t>y = -9</w:t>
            </w:r>
            <w:r w:rsidR="009D7612">
              <w:rPr>
                <w:lang w:val="en-US" w:eastAsia="zh-CN"/>
              </w:rPr>
              <w:t>1</w:t>
            </w:r>
            <w:r>
              <w:rPr>
                <w:lang w:val="en-US" w:eastAsia="zh-CN"/>
              </w:rPr>
              <w:t xml:space="preserve"> </w:t>
            </w:r>
            <w:r w:rsidRPr="00F95B02">
              <w:rPr>
                <w:lang w:val="en-US" w:eastAsia="zh-CN"/>
              </w:rPr>
              <w:t xml:space="preserve">dBm for NR BS co-located with </w:t>
            </w:r>
            <w:r>
              <w:rPr>
                <w:lang w:val="en-US" w:eastAsia="zh-CN"/>
              </w:rPr>
              <w:t xml:space="preserve">other </w:t>
            </w:r>
            <w:r w:rsidRPr="00F95B02">
              <w:rPr>
                <w:lang w:val="en-US" w:eastAsia="zh-CN"/>
              </w:rPr>
              <w:t>bands</w:t>
            </w:r>
          </w:p>
          <w:p w14:paraId="02803F7D" w14:textId="19F06260" w:rsidR="00F16D6B" w:rsidRDefault="00F16D6B" w:rsidP="00F16D6B">
            <w:pPr>
              <w:pStyle w:val="TAN"/>
              <w:rPr>
                <w:lang w:val="en-US" w:eastAsia="zh-CN"/>
              </w:rPr>
            </w:pPr>
            <w:r w:rsidRPr="00F95B02">
              <w:rPr>
                <w:lang w:val="en-US" w:eastAsia="zh-CN"/>
              </w:rPr>
              <w:t xml:space="preserve">NOTE </w:t>
            </w:r>
            <w:r>
              <w:rPr>
                <w:lang w:val="en-US" w:eastAsia="zh-CN"/>
              </w:rPr>
              <w:t>3</w:t>
            </w:r>
            <w:r w:rsidRPr="00F95B02">
              <w:rPr>
                <w:lang w:val="en-US" w:eastAsia="zh-CN"/>
              </w:rPr>
              <w:t>:</w:t>
            </w:r>
            <w:r w:rsidRPr="00F95B02">
              <w:rPr>
                <w:lang w:val="en-US" w:eastAsia="zh-CN"/>
              </w:rPr>
              <w:tab/>
            </w:r>
            <w:r>
              <w:rPr>
                <w:lang w:val="en-US" w:eastAsia="zh-CN"/>
              </w:rPr>
              <w:t>z</w:t>
            </w:r>
            <w:r w:rsidRPr="00F95B02">
              <w:rPr>
                <w:lang w:val="en-US" w:eastAsia="zh-CN"/>
              </w:rPr>
              <w:t xml:space="preserve"> = -</w:t>
            </w:r>
            <w:r w:rsidR="009D7612">
              <w:rPr>
                <w:lang w:val="en-US" w:eastAsia="zh-CN"/>
              </w:rPr>
              <w:t>70</w:t>
            </w:r>
            <w:r w:rsidRPr="00F95B02">
              <w:rPr>
                <w:lang w:val="en-US" w:eastAsia="zh-CN"/>
              </w:rPr>
              <w:t> dBm for NR BS co-located with GSM850</w:t>
            </w:r>
            <w:r>
              <w:rPr>
                <w:lang w:val="en-US" w:eastAsia="zh-CN"/>
              </w:rPr>
              <w:t>, CDMA850</w:t>
            </w:r>
            <w:r w:rsidR="009D7612">
              <w:rPr>
                <w:lang w:val="en-US" w:eastAsia="zh-CN"/>
              </w:rPr>
              <w:t xml:space="preserve"> or</w:t>
            </w:r>
            <w:r>
              <w:rPr>
                <w:lang w:val="en-US" w:eastAsia="zh-CN"/>
              </w:rPr>
              <w:t xml:space="preserve"> GSM900</w:t>
            </w:r>
            <w:r w:rsidR="009D7612" w:rsidRPr="00F95B02">
              <w:rPr>
                <w:lang w:val="en-US" w:eastAsia="zh-CN"/>
              </w:rPr>
              <w:t xml:space="preserve"> </w:t>
            </w:r>
            <w:r w:rsidRPr="00F95B02">
              <w:rPr>
                <w:lang w:val="en-US" w:eastAsia="zh-CN"/>
              </w:rPr>
              <w:br/>
            </w:r>
            <w:r w:rsidR="009D7612">
              <w:rPr>
                <w:lang w:val="en-US" w:eastAsia="zh-CN"/>
              </w:rPr>
              <w:t>z</w:t>
            </w:r>
            <w:r w:rsidR="009D7612" w:rsidRPr="00F95B02">
              <w:rPr>
                <w:lang w:val="en-US" w:eastAsia="zh-CN"/>
              </w:rPr>
              <w:t xml:space="preserve"> = -</w:t>
            </w:r>
            <w:r w:rsidR="009D7612">
              <w:rPr>
                <w:lang w:val="en-US" w:eastAsia="zh-CN"/>
              </w:rPr>
              <w:t>80</w:t>
            </w:r>
            <w:r w:rsidR="009D7612" w:rsidRPr="00F95B02">
              <w:rPr>
                <w:lang w:val="en-US" w:eastAsia="zh-CN"/>
              </w:rPr>
              <w:t xml:space="preserve"> dBm for NR BS co-located with </w:t>
            </w:r>
            <w:r w:rsidR="009D7612">
              <w:rPr>
                <w:lang w:val="en-US" w:eastAsia="zh-CN"/>
              </w:rPr>
              <w:t xml:space="preserve">DCS1800 </w:t>
            </w:r>
            <w:r w:rsidR="009D7612" w:rsidRPr="00F95B02">
              <w:rPr>
                <w:lang w:val="en-US" w:eastAsia="zh-CN"/>
              </w:rPr>
              <w:t xml:space="preserve">or </w:t>
            </w:r>
            <w:r w:rsidR="009D7612">
              <w:rPr>
                <w:lang w:val="en-US" w:eastAsia="zh-CN"/>
              </w:rPr>
              <w:t>PCS190</w:t>
            </w:r>
            <w:r w:rsidR="009D7612" w:rsidRPr="00F95B02">
              <w:rPr>
                <w:lang w:val="en-US" w:eastAsia="zh-CN"/>
              </w:rPr>
              <w:t>0</w:t>
            </w:r>
            <w:r w:rsidRPr="00F95B02">
              <w:rPr>
                <w:lang w:val="en-US" w:eastAsia="zh-CN"/>
              </w:rPr>
              <w:br/>
            </w:r>
            <w:r>
              <w:rPr>
                <w:lang w:val="en-US" w:eastAsia="zh-CN"/>
              </w:rPr>
              <w:t>z</w:t>
            </w:r>
            <w:r w:rsidRPr="00F95B02">
              <w:rPr>
                <w:lang w:val="en-US" w:eastAsia="zh-CN"/>
              </w:rPr>
              <w:t xml:space="preserve"> = </w:t>
            </w:r>
            <w:r w:rsidR="009D7612" w:rsidRPr="00F95B02">
              <w:rPr>
                <w:lang w:val="en-US" w:eastAsia="zh-CN"/>
              </w:rPr>
              <w:t>-</w:t>
            </w:r>
            <w:r w:rsidR="009D7612">
              <w:rPr>
                <w:lang w:val="en-US" w:eastAsia="zh-CN"/>
              </w:rPr>
              <w:t>87</w:t>
            </w:r>
            <w:r w:rsidR="009D7612" w:rsidRPr="00F95B02">
              <w:rPr>
                <w:lang w:val="en-US" w:eastAsia="zh-CN"/>
              </w:rPr>
              <w:t xml:space="preserve"> dBm for NR BS co-located with </w:t>
            </w:r>
            <w:r w:rsidR="009D7612">
              <w:rPr>
                <w:lang w:val="en-US" w:eastAsia="zh-CN"/>
              </w:rPr>
              <w:t>NR band n96, n102 or 104</w:t>
            </w:r>
          </w:p>
          <w:p w14:paraId="0D105868" w14:textId="731A40E2" w:rsidR="00F16D6B" w:rsidRDefault="00F16D6B" w:rsidP="00F16D6B">
            <w:pPr>
              <w:pStyle w:val="TAN"/>
              <w:ind w:left="1702"/>
              <w:rPr>
                <w:lang w:val="en-US" w:eastAsia="zh-CN"/>
              </w:rPr>
            </w:pPr>
            <w:r>
              <w:rPr>
                <w:lang w:val="en-US" w:eastAsia="zh-CN"/>
              </w:rPr>
              <w:t xml:space="preserve">z = </w:t>
            </w:r>
            <w:r w:rsidR="009D7612">
              <w:rPr>
                <w:lang w:val="en-US" w:eastAsia="zh-CN"/>
              </w:rPr>
              <w:t>N/A</w:t>
            </w:r>
            <w:r w:rsidR="009D7612" w:rsidRPr="00F95B02">
              <w:rPr>
                <w:lang w:val="en-US" w:eastAsia="zh-CN"/>
              </w:rPr>
              <w:t xml:space="preserve"> for NR BS co-located with </w:t>
            </w:r>
            <w:r w:rsidR="009D7612">
              <w:rPr>
                <w:lang w:val="en-US" w:eastAsia="zh-CN"/>
              </w:rPr>
              <w:t>NR bands n100 or n101</w:t>
            </w:r>
          </w:p>
          <w:p w14:paraId="66615594" w14:textId="77777777" w:rsidR="00E6112D" w:rsidRDefault="009D7612" w:rsidP="00E6112D">
            <w:pPr>
              <w:pStyle w:val="TAN"/>
              <w:ind w:left="1702"/>
              <w:rPr>
                <w:lang w:val="en-US" w:eastAsia="zh-CN"/>
              </w:rPr>
            </w:pPr>
            <w:r>
              <w:rPr>
                <w:lang w:val="en-US" w:eastAsia="zh-CN"/>
              </w:rPr>
              <w:t xml:space="preserve">z = -88 </w:t>
            </w:r>
            <w:r w:rsidRPr="00F95B02">
              <w:rPr>
                <w:lang w:val="en-US" w:eastAsia="zh-CN"/>
              </w:rPr>
              <w:t xml:space="preserve">dBm for NR BS co-located with </w:t>
            </w:r>
            <w:r>
              <w:rPr>
                <w:lang w:val="en-US" w:eastAsia="zh-CN"/>
              </w:rPr>
              <w:t xml:space="preserve">other </w:t>
            </w:r>
            <w:r w:rsidRPr="00F95B02">
              <w:rPr>
                <w:lang w:val="en-US" w:eastAsia="zh-CN"/>
              </w:rPr>
              <w:t>bands</w:t>
            </w:r>
          </w:p>
          <w:p w14:paraId="4779599F" w14:textId="536D3CF5" w:rsidR="00B70412" w:rsidRPr="00E6112D" w:rsidRDefault="00B70412" w:rsidP="00B70412">
            <w:pPr>
              <w:pStyle w:val="TAN"/>
              <w:rPr>
                <w:lang w:val="en-US" w:eastAsia="zh-CN"/>
              </w:rPr>
            </w:pPr>
            <w:r w:rsidRPr="00F95B02">
              <w:rPr>
                <w:lang w:val="en-US" w:eastAsia="zh-CN"/>
              </w:rPr>
              <w:t xml:space="preserve">NOTE </w:t>
            </w:r>
            <w:r>
              <w:rPr>
                <w:lang w:val="en-US" w:eastAsia="zh-CN"/>
              </w:rPr>
              <w:t>4</w:t>
            </w:r>
            <w:r w:rsidRPr="00F95B02">
              <w:rPr>
                <w:lang w:val="en-US" w:eastAsia="zh-CN"/>
              </w:rPr>
              <w:t>:</w:t>
            </w:r>
            <w:r w:rsidRPr="00F95B02">
              <w:rPr>
                <w:lang w:val="en-US" w:eastAsia="zh-CN"/>
              </w:rPr>
              <w:tab/>
            </w:r>
            <w:r w:rsidRPr="00F95B02">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w:t>
            </w:r>
          </w:p>
        </w:tc>
      </w:tr>
    </w:tbl>
    <w:p w14:paraId="31EDF479" w14:textId="27B4148D" w:rsidR="00BD044A" w:rsidRPr="00BD044A" w:rsidRDefault="00BD044A" w:rsidP="00BD044A">
      <w:pPr>
        <w:pStyle w:val="Heading2"/>
        <w:ind w:left="576"/>
      </w:pPr>
      <w:r w:rsidRPr="00BD044A">
        <w:t>Blocking performance requirement when co-located with BS in other frequency bands</w:t>
      </w:r>
    </w:p>
    <w:p w14:paraId="592090D3" w14:textId="10804F97" w:rsidR="00BD044A" w:rsidRDefault="00BD044A" w:rsidP="00DC7ED5">
      <w:pPr>
        <w:rPr>
          <w:iCs/>
          <w:lang w:eastAsia="zh-CN"/>
        </w:rPr>
      </w:pPr>
      <w:r>
        <w:rPr>
          <w:iCs/>
          <w:lang w:eastAsia="zh-CN"/>
        </w:rPr>
        <w:t>The table is already simplified and can be reused in 36 and 37 series specifications:</w:t>
      </w:r>
    </w:p>
    <w:p w14:paraId="4B03CFC8" w14:textId="77777777" w:rsidR="00BD044A" w:rsidRPr="00F95B02" w:rsidRDefault="00BD044A" w:rsidP="00BD044A">
      <w:pPr>
        <w:pStyle w:val="TH"/>
      </w:pPr>
      <w:r w:rsidRPr="00F95B02">
        <w:rPr>
          <w:rFonts w:eastAsia="Osaka"/>
        </w:rPr>
        <w:lastRenderedPageBreak/>
        <w:t>Table 7.</w:t>
      </w:r>
      <w:r w:rsidRPr="00F95B02">
        <w:rPr>
          <w:lang w:val="en-US" w:eastAsia="zh-CN"/>
        </w:rPr>
        <w:t>5.3</w:t>
      </w:r>
      <w:r w:rsidRPr="00F95B02">
        <w:rPr>
          <w:rFonts w:eastAsia="Osaka"/>
        </w:rPr>
        <w:t xml:space="preserve">-1: </w:t>
      </w:r>
      <w:r w:rsidRPr="00F95B02">
        <w:t xml:space="preserve">Blocking performance requirement for </w:t>
      </w:r>
      <w:r w:rsidRPr="00F95B02">
        <w:rPr>
          <w:lang w:val="en-US" w:eastAsia="zh-CN"/>
        </w:rPr>
        <w:t>NR</w:t>
      </w:r>
      <w:r w:rsidRPr="00F95B02">
        <w:rPr>
          <w:lang w:eastAsia="zh-CN"/>
        </w:rPr>
        <w:t xml:space="preserve"> </w:t>
      </w:r>
      <w:r w:rsidRPr="00F95B02">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BD044A" w:rsidRPr="00F95B02" w14:paraId="1DC7786A" w14:textId="77777777">
        <w:trPr>
          <w:cantSplit/>
          <w:tblHeader/>
          <w:jc w:val="center"/>
        </w:trPr>
        <w:tc>
          <w:tcPr>
            <w:tcW w:w="1810" w:type="dxa"/>
          </w:tcPr>
          <w:p w14:paraId="6C46FB9A" w14:textId="77777777" w:rsidR="00BD044A" w:rsidRPr="00F95B02" w:rsidRDefault="00BD044A">
            <w:pPr>
              <w:pStyle w:val="TAH"/>
              <w:rPr>
                <w:lang w:eastAsia="ja-JP"/>
              </w:rPr>
            </w:pPr>
            <w:r w:rsidRPr="00F95B02">
              <w:rPr>
                <w:lang w:eastAsia="ja-JP"/>
              </w:rPr>
              <w:t>Frequency range of interfering signal</w:t>
            </w:r>
          </w:p>
        </w:tc>
        <w:tc>
          <w:tcPr>
            <w:tcW w:w="1714" w:type="dxa"/>
          </w:tcPr>
          <w:p w14:paraId="7A2F3BE0" w14:textId="77777777" w:rsidR="00BD044A" w:rsidRPr="00F95B02" w:rsidRDefault="00BD044A">
            <w:pPr>
              <w:pStyle w:val="TAH"/>
              <w:rPr>
                <w:lang w:eastAsia="ja-JP"/>
              </w:rPr>
            </w:pPr>
            <w:r w:rsidRPr="00F95B02">
              <w:rPr>
                <w:lang w:eastAsia="ja-JP"/>
              </w:rPr>
              <w:t>Wanted signal mean power (dBm)</w:t>
            </w:r>
          </w:p>
        </w:tc>
        <w:tc>
          <w:tcPr>
            <w:tcW w:w="1710" w:type="dxa"/>
          </w:tcPr>
          <w:p w14:paraId="0119072D" w14:textId="77777777" w:rsidR="00BD044A" w:rsidRPr="00F95B02" w:rsidRDefault="00BD044A">
            <w:pPr>
              <w:pStyle w:val="TAH"/>
              <w:rPr>
                <w:lang w:eastAsia="ja-JP"/>
              </w:rPr>
            </w:pPr>
            <w:r w:rsidRPr="00F95B02">
              <w:rPr>
                <w:lang w:eastAsia="ja-JP"/>
              </w:rPr>
              <w:t>Interfering signal mean power for WA BS (dBm)</w:t>
            </w:r>
          </w:p>
        </w:tc>
        <w:tc>
          <w:tcPr>
            <w:tcW w:w="1700" w:type="dxa"/>
          </w:tcPr>
          <w:p w14:paraId="3834F422" w14:textId="77777777" w:rsidR="00BD044A" w:rsidRPr="00F95B02" w:rsidRDefault="00BD044A">
            <w:pPr>
              <w:pStyle w:val="TAH"/>
              <w:rPr>
                <w:lang w:eastAsia="ja-JP"/>
              </w:rPr>
            </w:pPr>
            <w:r w:rsidRPr="00F95B02">
              <w:rPr>
                <w:lang w:eastAsia="ja-JP"/>
              </w:rPr>
              <w:t>Interfering signal mean power for MR BS (dBm)</w:t>
            </w:r>
          </w:p>
        </w:tc>
        <w:tc>
          <w:tcPr>
            <w:tcW w:w="1396" w:type="dxa"/>
          </w:tcPr>
          <w:p w14:paraId="62868B53" w14:textId="77777777" w:rsidR="00BD044A" w:rsidRPr="00F95B02" w:rsidRDefault="00BD044A">
            <w:pPr>
              <w:pStyle w:val="TAH"/>
              <w:rPr>
                <w:lang w:eastAsia="ja-JP"/>
              </w:rPr>
            </w:pPr>
            <w:r w:rsidRPr="00F95B02">
              <w:rPr>
                <w:lang w:eastAsia="ja-JP"/>
              </w:rPr>
              <w:t>Interfering signal mean power for LA BS (dBm)</w:t>
            </w:r>
          </w:p>
        </w:tc>
        <w:tc>
          <w:tcPr>
            <w:tcW w:w="1299" w:type="dxa"/>
          </w:tcPr>
          <w:p w14:paraId="5E9BE5B0" w14:textId="77777777" w:rsidR="00BD044A" w:rsidRPr="00F95B02" w:rsidRDefault="00BD044A">
            <w:pPr>
              <w:pStyle w:val="TAH"/>
              <w:rPr>
                <w:lang w:eastAsia="ja-JP"/>
              </w:rPr>
            </w:pPr>
            <w:r w:rsidRPr="00F95B02">
              <w:rPr>
                <w:lang w:eastAsia="ja-JP"/>
              </w:rPr>
              <w:t>Type of interfering signal</w:t>
            </w:r>
          </w:p>
        </w:tc>
      </w:tr>
      <w:tr w:rsidR="00BD044A" w:rsidRPr="00F95B02" w14:paraId="74E448CF" w14:textId="77777777">
        <w:trPr>
          <w:cantSplit/>
          <w:jc w:val="center"/>
        </w:trPr>
        <w:tc>
          <w:tcPr>
            <w:tcW w:w="1810" w:type="dxa"/>
          </w:tcPr>
          <w:p w14:paraId="08634E6E" w14:textId="77777777" w:rsidR="00BD044A" w:rsidRPr="00F95B02" w:rsidRDefault="00BD044A">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64C49638" w14:textId="77777777" w:rsidR="00BD044A" w:rsidRPr="00F95B02" w:rsidRDefault="00BD044A">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lang w:val="en-US" w:eastAsia="zh-CN"/>
              </w:rPr>
              <w:t>Note 1</w:t>
            </w:r>
            <w:r w:rsidRPr="00F95B02">
              <w:t>)</w:t>
            </w:r>
          </w:p>
        </w:tc>
        <w:tc>
          <w:tcPr>
            <w:tcW w:w="1710" w:type="dxa"/>
            <w:vAlign w:val="center"/>
          </w:tcPr>
          <w:p w14:paraId="64C3CE63" w14:textId="77777777" w:rsidR="00BD044A" w:rsidRPr="00F95B02" w:rsidRDefault="00BD044A">
            <w:pPr>
              <w:pStyle w:val="TAC"/>
              <w:rPr>
                <w:rFonts w:cs="Arial"/>
                <w:szCs w:val="18"/>
                <w:lang w:eastAsia="ja-JP"/>
              </w:rPr>
            </w:pPr>
            <w:r w:rsidRPr="00F95B02">
              <w:rPr>
                <w:rFonts w:cs="Arial"/>
                <w:szCs w:val="18"/>
                <w:lang w:eastAsia="ja-JP"/>
              </w:rPr>
              <w:t>+</w:t>
            </w:r>
            <w:r w:rsidRPr="00F95B02">
              <w:rPr>
                <w:rFonts w:cs="Arial"/>
                <w:szCs w:val="18"/>
                <w:lang w:val="en-US" w:eastAsia="zh-CN"/>
              </w:rPr>
              <w:t>16</w:t>
            </w:r>
          </w:p>
        </w:tc>
        <w:tc>
          <w:tcPr>
            <w:tcW w:w="1700" w:type="dxa"/>
            <w:vAlign w:val="center"/>
          </w:tcPr>
          <w:p w14:paraId="46D1A952" w14:textId="77777777" w:rsidR="00BD044A" w:rsidRPr="00F95B02" w:rsidRDefault="00BD044A">
            <w:pPr>
              <w:pStyle w:val="TAC"/>
              <w:rPr>
                <w:szCs w:val="18"/>
                <w:lang w:eastAsia="ja-JP"/>
              </w:rPr>
            </w:pPr>
            <w:r w:rsidRPr="00F95B02">
              <w:rPr>
                <w:rFonts w:cs="Arial"/>
                <w:szCs w:val="18"/>
                <w:lang w:eastAsia="ja-JP"/>
              </w:rPr>
              <w:t>+</w:t>
            </w:r>
            <w:r w:rsidRPr="00F95B02">
              <w:rPr>
                <w:rFonts w:cs="Arial"/>
                <w:szCs w:val="18"/>
                <w:lang w:val="en-US" w:eastAsia="zh-CN"/>
              </w:rPr>
              <w:t>8</w:t>
            </w:r>
          </w:p>
        </w:tc>
        <w:tc>
          <w:tcPr>
            <w:tcW w:w="1396" w:type="dxa"/>
            <w:vAlign w:val="center"/>
          </w:tcPr>
          <w:p w14:paraId="74598434" w14:textId="77777777" w:rsidR="00BD044A" w:rsidRPr="00F95B02" w:rsidRDefault="00BD044A">
            <w:pPr>
              <w:pStyle w:val="TAC"/>
              <w:rPr>
                <w:szCs w:val="18"/>
                <w:lang w:eastAsia="ja-JP"/>
              </w:rPr>
            </w:pPr>
            <w:r w:rsidRPr="00F95B02">
              <w:rPr>
                <w:lang w:val="en-US" w:eastAsia="zh-CN"/>
              </w:rPr>
              <w:t>x (Note 2)</w:t>
            </w:r>
          </w:p>
        </w:tc>
        <w:tc>
          <w:tcPr>
            <w:tcW w:w="1299" w:type="dxa"/>
            <w:vAlign w:val="center"/>
          </w:tcPr>
          <w:p w14:paraId="2931C1CB" w14:textId="77777777" w:rsidR="00BD044A" w:rsidRPr="00F95B02" w:rsidRDefault="00BD044A">
            <w:pPr>
              <w:pStyle w:val="TAC"/>
              <w:rPr>
                <w:lang w:eastAsia="ja-JP"/>
              </w:rPr>
            </w:pPr>
            <w:r w:rsidRPr="00F95B02">
              <w:rPr>
                <w:lang w:eastAsia="ja-JP"/>
              </w:rPr>
              <w:t>CW carrier</w:t>
            </w:r>
          </w:p>
        </w:tc>
      </w:tr>
      <w:tr w:rsidR="00BD044A" w:rsidRPr="00F95B02" w14:paraId="109A845B" w14:textId="77777777">
        <w:trPr>
          <w:cantSplit/>
          <w:jc w:val="center"/>
        </w:trPr>
        <w:tc>
          <w:tcPr>
            <w:tcW w:w="9629" w:type="dxa"/>
            <w:gridSpan w:val="6"/>
          </w:tcPr>
          <w:p w14:paraId="74CA12A6" w14:textId="77777777" w:rsidR="00BD044A" w:rsidRPr="00F95B02" w:rsidRDefault="00BD044A">
            <w:pPr>
              <w:pStyle w:val="TAN"/>
            </w:pPr>
            <w:r w:rsidRPr="00F95B02">
              <w:t>N</w:t>
            </w:r>
            <w:r w:rsidRPr="00F95B02">
              <w:rPr>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p>
          <w:p w14:paraId="073A686A" w14:textId="77777777" w:rsidR="00BD044A" w:rsidRPr="00F95B02" w:rsidRDefault="00BD044A">
            <w:pPr>
              <w:pStyle w:val="TAN"/>
              <w:rPr>
                <w:lang w:val="en-US" w:eastAsia="zh-CN"/>
              </w:rPr>
            </w:pPr>
            <w:r w:rsidRPr="00F95B02">
              <w:rPr>
                <w:lang w:val="en-US" w:eastAsia="zh-CN"/>
              </w:rPr>
              <w:t>NOTE 2:</w:t>
            </w:r>
            <w:r w:rsidRPr="00F95B02">
              <w:rPr>
                <w:lang w:val="en-US" w:eastAsia="zh-CN"/>
              </w:rPr>
              <w:tab/>
              <w:t>x = -7 dBm for NR BS co-located with Pico GSM850 or Pico CDMA850</w:t>
            </w:r>
            <w:r w:rsidRPr="00F95B02">
              <w:rPr>
                <w:lang w:val="en-US" w:eastAsia="zh-CN"/>
              </w:rPr>
              <w:br/>
              <w:t>x = -4 dBm for NR BS co-located with Pico DCS1800 or Pico PCS1900</w:t>
            </w:r>
            <w:r w:rsidRPr="00F95B02">
              <w:rPr>
                <w:lang w:val="en-US" w:eastAsia="zh-CN"/>
              </w:rPr>
              <w:br/>
              <w:t>x = -6 dBm for NR BS co-located with UTRA bands or E-UTRA bands or NR bands</w:t>
            </w:r>
          </w:p>
          <w:p w14:paraId="66C45298" w14:textId="77777777" w:rsidR="00BD044A" w:rsidRDefault="00BD044A">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r w:rsidRPr="00F95B02">
              <w:t>Δf</w:t>
            </w:r>
            <w:r w:rsidRPr="00F95B02">
              <w:rPr>
                <w:vertAlign w:val="subscript"/>
              </w:rPr>
              <w:t>OOB</w:t>
            </w:r>
            <w:r w:rsidRPr="00F95B02">
              <w:rPr>
                <w:lang w:eastAsia="ja-JP"/>
              </w:rPr>
              <w:t xml:space="preserve"> immediately outside any of the supported uplink </w:t>
            </w:r>
            <w:r w:rsidRPr="00F95B02">
              <w:rPr>
                <w:i/>
                <w:lang w:eastAsia="ja-JP"/>
              </w:rPr>
              <w:t>operating band(s)</w:t>
            </w:r>
            <w:r w:rsidRPr="00F95B02">
              <w:rPr>
                <w:lang w:eastAsia="ja-JP"/>
              </w:rPr>
              <w:t>.</w:t>
            </w:r>
          </w:p>
          <w:p w14:paraId="14A171E1" w14:textId="77777777" w:rsidR="00BD044A" w:rsidRPr="008E2108" w:rsidRDefault="00BD044A">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14:paraId="6F028573" w14:textId="15A57238" w:rsidR="000C3FA1" w:rsidRDefault="00074901" w:rsidP="000C3FA1">
      <w:pPr>
        <w:pStyle w:val="Heading1"/>
        <w:rPr>
          <w:lang w:eastAsia="ja-JP"/>
        </w:rPr>
      </w:pPr>
      <w:r>
        <w:rPr>
          <w:lang w:eastAsia="ja-JP"/>
        </w:rPr>
        <w:t>C</w:t>
      </w:r>
      <w:r w:rsidR="00DC7ED5">
        <w:rPr>
          <w:lang w:eastAsia="ja-JP"/>
        </w:rPr>
        <w:t>onclusion</w:t>
      </w:r>
    </w:p>
    <w:p w14:paraId="1C0AA4DF" w14:textId="6D37E840" w:rsidR="00931759" w:rsidRDefault="00413532" w:rsidP="00931759">
      <w:pPr>
        <w:rPr>
          <w:iCs/>
          <w:lang w:eastAsia="zh-CN"/>
        </w:rPr>
      </w:pPr>
      <w:r>
        <w:rPr>
          <w:iCs/>
          <w:lang w:eastAsia="zh-CN"/>
        </w:rPr>
        <w:t>This document addresses how co-location/co-existence tables can be simplified</w:t>
      </w:r>
      <w:r w:rsidR="00AD38AD">
        <w:rPr>
          <w:iCs/>
          <w:lang w:eastAsia="zh-CN"/>
        </w:rPr>
        <w:t>,</w:t>
      </w:r>
      <w:r>
        <w:rPr>
          <w:iCs/>
          <w:lang w:eastAsia="zh-CN"/>
        </w:rPr>
        <w:t xml:space="preserve"> </w:t>
      </w:r>
      <w:proofErr w:type="gramStart"/>
      <w:r>
        <w:rPr>
          <w:iCs/>
          <w:lang w:eastAsia="zh-CN"/>
        </w:rPr>
        <w:t>in order to</w:t>
      </w:r>
      <w:proofErr w:type="gramEnd"/>
      <w:r>
        <w:rPr>
          <w:iCs/>
          <w:lang w:eastAsia="zh-CN"/>
        </w:rPr>
        <w:t xml:space="preserve"> reduce significant number of CRs when new frequency band is introduced</w:t>
      </w:r>
      <w:r w:rsidR="00AD38AD">
        <w:rPr>
          <w:iCs/>
          <w:lang w:eastAsia="zh-CN"/>
        </w:rPr>
        <w:t>,</w:t>
      </w:r>
      <w:r w:rsidR="00332283">
        <w:rPr>
          <w:iCs/>
          <w:lang w:eastAsia="zh-CN"/>
        </w:rPr>
        <w:t xml:space="preserve"> </w:t>
      </w:r>
      <w:r w:rsidR="00931759">
        <w:rPr>
          <w:iCs/>
          <w:lang w:eastAsia="zh-CN"/>
        </w:rPr>
        <w:t>with the following proposal:</w:t>
      </w:r>
    </w:p>
    <w:p w14:paraId="7711068C" w14:textId="67EAE4ED" w:rsidR="00FD6779" w:rsidRPr="007739F7" w:rsidRDefault="00FD6779" w:rsidP="00FD6779">
      <w:pPr>
        <w:rPr>
          <w:iCs/>
          <w:lang w:eastAsia="zh-CN"/>
        </w:rPr>
      </w:pPr>
      <w:r w:rsidRPr="002F2932">
        <w:rPr>
          <w:b/>
          <w:bCs/>
          <w:iCs/>
          <w:lang w:eastAsia="zh-CN"/>
        </w:rPr>
        <w:t xml:space="preserve">Proposal </w:t>
      </w:r>
      <w:r>
        <w:rPr>
          <w:b/>
          <w:bCs/>
          <w:iCs/>
          <w:lang w:eastAsia="zh-CN"/>
        </w:rPr>
        <w:t>1</w:t>
      </w:r>
      <w:r>
        <w:rPr>
          <w:iCs/>
          <w:lang w:eastAsia="zh-CN"/>
        </w:rPr>
        <w:t xml:space="preserve">: </w:t>
      </w:r>
      <w:proofErr w:type="gramStart"/>
      <w:r>
        <w:rPr>
          <w:iCs/>
          <w:lang w:eastAsia="zh-CN"/>
        </w:rPr>
        <w:t>take into account</w:t>
      </w:r>
      <w:proofErr w:type="gramEnd"/>
      <w:r>
        <w:rPr>
          <w:iCs/>
          <w:lang w:eastAsia="zh-CN"/>
        </w:rPr>
        <w:t xml:space="preserve"> simplified tables proposals in this document for further discussion under this task</w:t>
      </w:r>
    </w:p>
    <w:p w14:paraId="0CF6B85D" w14:textId="64449113" w:rsidR="0056132B" w:rsidRDefault="0056132B" w:rsidP="0056132B">
      <w:pPr>
        <w:pStyle w:val="Heading1"/>
        <w:rPr>
          <w:lang w:eastAsia="ja-JP"/>
        </w:rPr>
      </w:pPr>
      <w:r>
        <w:rPr>
          <w:lang w:eastAsia="ja-JP"/>
        </w:rPr>
        <w:t>Reference</w:t>
      </w:r>
    </w:p>
    <w:p w14:paraId="2BB7CC07" w14:textId="3717F66A" w:rsidR="0056132B" w:rsidRPr="00DC7ED5" w:rsidRDefault="0056132B" w:rsidP="00DC7ED5">
      <w:pPr>
        <w:rPr>
          <w:iCs/>
          <w:lang w:eastAsia="zh-CN"/>
        </w:rPr>
      </w:pPr>
      <w:r>
        <w:rPr>
          <w:iCs/>
          <w:lang w:eastAsia="zh-CN"/>
        </w:rPr>
        <w:t xml:space="preserve">[1] </w:t>
      </w:r>
      <w:r w:rsidRPr="0056132B">
        <w:rPr>
          <w:iCs/>
          <w:lang w:eastAsia="zh-CN"/>
        </w:rPr>
        <w:t>RP-2432</w:t>
      </w:r>
      <w:r w:rsidR="008B576A">
        <w:rPr>
          <w:iCs/>
          <w:lang w:eastAsia="zh-CN"/>
        </w:rPr>
        <w:t>88</w:t>
      </w:r>
      <w:r w:rsidR="00451EEA">
        <w:rPr>
          <w:iCs/>
          <w:lang w:eastAsia="zh-CN"/>
        </w:rPr>
        <w:t>;</w:t>
      </w:r>
      <w:r w:rsidRPr="0056132B">
        <w:rPr>
          <w:iCs/>
          <w:lang w:eastAsia="zh-CN"/>
        </w:rPr>
        <w:t xml:space="preserve"> </w:t>
      </w:r>
      <w:r w:rsidR="008B576A" w:rsidRPr="008B576A">
        <w:rPr>
          <w:iCs/>
          <w:lang w:eastAsia="zh-CN"/>
        </w:rPr>
        <w:t>Moderator's summary of discussion about R19-RAN4-BSRF</w:t>
      </w:r>
      <w:r w:rsidR="00451EEA">
        <w:rPr>
          <w:iCs/>
          <w:lang w:eastAsia="zh-CN"/>
        </w:rPr>
        <w:t xml:space="preserve">; </w:t>
      </w:r>
      <w:r w:rsidR="008B576A">
        <w:rPr>
          <w:iCs/>
          <w:lang w:eastAsia="zh-CN"/>
        </w:rPr>
        <w:t>RAN4 Chair</w:t>
      </w:r>
    </w:p>
    <w:sectPr w:rsidR="0056132B"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CBDFB" w14:textId="77777777" w:rsidR="005C23E0" w:rsidRDefault="005C23E0">
      <w:r>
        <w:separator/>
      </w:r>
    </w:p>
  </w:endnote>
  <w:endnote w:type="continuationSeparator" w:id="0">
    <w:p w14:paraId="49865E01" w14:textId="77777777" w:rsidR="005C23E0" w:rsidRDefault="005C23E0">
      <w:r>
        <w:continuationSeparator/>
      </w:r>
    </w:p>
  </w:endnote>
  <w:endnote w:type="continuationNotice" w:id="1">
    <w:p w14:paraId="6ADBFFC5" w14:textId="77777777" w:rsidR="005C23E0" w:rsidRDefault="005C2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EBB15" w14:textId="77777777" w:rsidR="005C23E0" w:rsidRDefault="005C23E0">
      <w:r>
        <w:separator/>
      </w:r>
    </w:p>
  </w:footnote>
  <w:footnote w:type="continuationSeparator" w:id="0">
    <w:p w14:paraId="760F7C78" w14:textId="77777777" w:rsidR="005C23E0" w:rsidRDefault="005C23E0">
      <w:r>
        <w:continuationSeparator/>
      </w:r>
    </w:p>
  </w:footnote>
  <w:footnote w:type="continuationNotice" w:id="1">
    <w:p w14:paraId="2F60BD1A" w14:textId="77777777" w:rsidR="005C23E0" w:rsidRDefault="005C23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E4320"/>
    <w:multiLevelType w:val="hybridMultilevel"/>
    <w:tmpl w:val="C9C0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5E24AE"/>
    <w:multiLevelType w:val="hybridMultilevel"/>
    <w:tmpl w:val="1F86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10"/>
  </w:num>
  <w:num w:numId="3" w16cid:durableId="845053056">
    <w:abstractNumId w:val="29"/>
  </w:num>
  <w:num w:numId="4" w16cid:durableId="574896988">
    <w:abstractNumId w:val="21"/>
  </w:num>
  <w:num w:numId="5" w16cid:durableId="1797749362">
    <w:abstractNumId w:val="15"/>
  </w:num>
  <w:num w:numId="6" w16cid:durableId="899943885">
    <w:abstractNumId w:val="15"/>
  </w:num>
  <w:num w:numId="7" w16cid:durableId="1512796906">
    <w:abstractNumId w:val="15"/>
  </w:num>
  <w:num w:numId="8" w16cid:durableId="203450138">
    <w:abstractNumId w:val="15"/>
  </w:num>
  <w:num w:numId="9" w16cid:durableId="158355102">
    <w:abstractNumId w:val="15"/>
  </w:num>
  <w:num w:numId="10" w16cid:durableId="1628313981">
    <w:abstractNumId w:val="15"/>
  </w:num>
  <w:num w:numId="11" w16cid:durableId="121701034">
    <w:abstractNumId w:val="15"/>
  </w:num>
  <w:num w:numId="12" w16cid:durableId="1903825637">
    <w:abstractNumId w:val="15"/>
  </w:num>
  <w:num w:numId="13" w16cid:durableId="27722345">
    <w:abstractNumId w:val="15"/>
  </w:num>
  <w:num w:numId="14" w16cid:durableId="1978800360">
    <w:abstractNumId w:val="15"/>
  </w:num>
  <w:num w:numId="15" w16cid:durableId="728382646">
    <w:abstractNumId w:val="15"/>
  </w:num>
  <w:num w:numId="16" w16cid:durableId="2009285576">
    <w:abstractNumId w:val="15"/>
  </w:num>
  <w:num w:numId="17" w16cid:durableId="520776209">
    <w:abstractNumId w:val="9"/>
  </w:num>
  <w:num w:numId="18" w16cid:durableId="1890874967">
    <w:abstractNumId w:val="7"/>
  </w:num>
  <w:num w:numId="19" w16cid:durableId="151794773">
    <w:abstractNumId w:val="6"/>
  </w:num>
  <w:num w:numId="20" w16cid:durableId="1473786642">
    <w:abstractNumId w:val="2"/>
  </w:num>
  <w:num w:numId="21" w16cid:durableId="895970569">
    <w:abstractNumId w:val="15"/>
  </w:num>
  <w:num w:numId="22" w16cid:durableId="1637685187">
    <w:abstractNumId w:val="15"/>
  </w:num>
  <w:num w:numId="23" w16cid:durableId="1282683033">
    <w:abstractNumId w:val="12"/>
  </w:num>
  <w:num w:numId="24" w16cid:durableId="474224655">
    <w:abstractNumId w:val="21"/>
  </w:num>
  <w:num w:numId="25" w16cid:durableId="19264559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69210">
    <w:abstractNumId w:val="3"/>
  </w:num>
  <w:num w:numId="27" w16cid:durableId="1159809331">
    <w:abstractNumId w:val="23"/>
  </w:num>
  <w:num w:numId="28" w16cid:durableId="1199244475">
    <w:abstractNumId w:val="22"/>
  </w:num>
  <w:num w:numId="29" w16cid:durableId="1639606014">
    <w:abstractNumId w:val="28"/>
  </w:num>
  <w:num w:numId="30" w16cid:durableId="799345557">
    <w:abstractNumId w:val="14"/>
  </w:num>
  <w:num w:numId="31" w16cid:durableId="1458450725">
    <w:abstractNumId w:val="8"/>
  </w:num>
  <w:num w:numId="32" w16cid:durableId="145049193">
    <w:abstractNumId w:val="26"/>
  </w:num>
  <w:num w:numId="33" w16cid:durableId="1210071867">
    <w:abstractNumId w:val="4"/>
  </w:num>
  <w:num w:numId="34" w16cid:durableId="1230188506">
    <w:abstractNumId w:val="25"/>
  </w:num>
  <w:num w:numId="35" w16cid:durableId="2128740439">
    <w:abstractNumId w:val="27"/>
  </w:num>
  <w:num w:numId="36" w16cid:durableId="1095323746">
    <w:abstractNumId w:val="13"/>
  </w:num>
  <w:num w:numId="37" w16cid:durableId="216865413">
    <w:abstractNumId w:val="17"/>
  </w:num>
  <w:num w:numId="38" w16cid:durableId="907110248">
    <w:abstractNumId w:val="11"/>
  </w:num>
  <w:num w:numId="39" w16cid:durableId="411120964">
    <w:abstractNumId w:val="18"/>
  </w:num>
  <w:num w:numId="40" w16cid:durableId="452484819">
    <w:abstractNumId w:val="16"/>
  </w:num>
  <w:num w:numId="41" w16cid:durableId="1257714148">
    <w:abstractNumId w:val="0"/>
  </w:num>
  <w:num w:numId="42" w16cid:durableId="783691576">
    <w:abstractNumId w:val="5"/>
  </w:num>
  <w:num w:numId="43" w16cid:durableId="1340232253">
    <w:abstractNumId w:val="24"/>
  </w:num>
  <w:num w:numId="44" w16cid:durableId="11497903">
    <w:abstractNumId w:val="19"/>
  </w:num>
  <w:num w:numId="45" w16cid:durableId="1600219180">
    <w:abstractNumId w:val="15"/>
  </w:num>
  <w:num w:numId="46" w16cid:durableId="707610143">
    <w:abstractNumId w:val="15"/>
  </w:num>
  <w:num w:numId="47" w16cid:durableId="681278689">
    <w:abstractNumId w:val="15"/>
  </w:num>
  <w:num w:numId="48" w16cid:durableId="1112474564">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3D2"/>
    <w:rsid w:val="0003171D"/>
    <w:rsid w:val="00031C1D"/>
    <w:rsid w:val="00035C50"/>
    <w:rsid w:val="000368AA"/>
    <w:rsid w:val="000457A1"/>
    <w:rsid w:val="00050001"/>
    <w:rsid w:val="00052041"/>
    <w:rsid w:val="000531C6"/>
    <w:rsid w:val="0005326A"/>
    <w:rsid w:val="00057602"/>
    <w:rsid w:val="0006266D"/>
    <w:rsid w:val="00065506"/>
    <w:rsid w:val="00072748"/>
    <w:rsid w:val="0007382E"/>
    <w:rsid w:val="00074901"/>
    <w:rsid w:val="00075975"/>
    <w:rsid w:val="000766E1"/>
    <w:rsid w:val="00076E81"/>
    <w:rsid w:val="00077FF6"/>
    <w:rsid w:val="00080D82"/>
    <w:rsid w:val="00081692"/>
    <w:rsid w:val="00082C46"/>
    <w:rsid w:val="00085A0E"/>
    <w:rsid w:val="00087548"/>
    <w:rsid w:val="00093E7E"/>
    <w:rsid w:val="000A0D91"/>
    <w:rsid w:val="000A1830"/>
    <w:rsid w:val="000A4121"/>
    <w:rsid w:val="000A4AA3"/>
    <w:rsid w:val="000A550E"/>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44FB"/>
    <w:rsid w:val="000D4F81"/>
    <w:rsid w:val="000D574B"/>
    <w:rsid w:val="000D6CFC"/>
    <w:rsid w:val="000E537B"/>
    <w:rsid w:val="000E57D0"/>
    <w:rsid w:val="000E7858"/>
    <w:rsid w:val="000F2994"/>
    <w:rsid w:val="000F39CA"/>
    <w:rsid w:val="00101253"/>
    <w:rsid w:val="00107927"/>
    <w:rsid w:val="00110E26"/>
    <w:rsid w:val="00111321"/>
    <w:rsid w:val="001128E7"/>
    <w:rsid w:val="00117BD6"/>
    <w:rsid w:val="00117EA1"/>
    <w:rsid w:val="001206C2"/>
    <w:rsid w:val="00121978"/>
    <w:rsid w:val="00123422"/>
    <w:rsid w:val="00124B6A"/>
    <w:rsid w:val="00130462"/>
    <w:rsid w:val="001336D3"/>
    <w:rsid w:val="00134ACC"/>
    <w:rsid w:val="001367F6"/>
    <w:rsid w:val="00136D4C"/>
    <w:rsid w:val="00142538"/>
    <w:rsid w:val="00142BB9"/>
    <w:rsid w:val="00144F96"/>
    <w:rsid w:val="001472D8"/>
    <w:rsid w:val="00151EAC"/>
    <w:rsid w:val="00153528"/>
    <w:rsid w:val="00154E68"/>
    <w:rsid w:val="00162548"/>
    <w:rsid w:val="00162E1E"/>
    <w:rsid w:val="0016484E"/>
    <w:rsid w:val="00172183"/>
    <w:rsid w:val="001751AB"/>
    <w:rsid w:val="00175A3F"/>
    <w:rsid w:val="00180E09"/>
    <w:rsid w:val="00183D4C"/>
    <w:rsid w:val="00183F6D"/>
    <w:rsid w:val="0018670E"/>
    <w:rsid w:val="0019219A"/>
    <w:rsid w:val="00195077"/>
    <w:rsid w:val="001A033F"/>
    <w:rsid w:val="001A08AA"/>
    <w:rsid w:val="001A59CB"/>
    <w:rsid w:val="001B012B"/>
    <w:rsid w:val="001B6183"/>
    <w:rsid w:val="001B7991"/>
    <w:rsid w:val="001C1409"/>
    <w:rsid w:val="001C1872"/>
    <w:rsid w:val="001C2AE6"/>
    <w:rsid w:val="001C4A89"/>
    <w:rsid w:val="001C6177"/>
    <w:rsid w:val="001D0363"/>
    <w:rsid w:val="001D12B4"/>
    <w:rsid w:val="001D1B07"/>
    <w:rsid w:val="001D7D94"/>
    <w:rsid w:val="001E0A28"/>
    <w:rsid w:val="001E4218"/>
    <w:rsid w:val="001E6C4D"/>
    <w:rsid w:val="001F0B20"/>
    <w:rsid w:val="00200A62"/>
    <w:rsid w:val="00203740"/>
    <w:rsid w:val="00204F5F"/>
    <w:rsid w:val="002138EA"/>
    <w:rsid w:val="002139EA"/>
    <w:rsid w:val="00213F84"/>
    <w:rsid w:val="00214FBD"/>
    <w:rsid w:val="00221E08"/>
    <w:rsid w:val="00222897"/>
    <w:rsid w:val="00222B0C"/>
    <w:rsid w:val="00232C38"/>
    <w:rsid w:val="00235394"/>
    <w:rsid w:val="00235577"/>
    <w:rsid w:val="002371B2"/>
    <w:rsid w:val="002375B5"/>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6B3"/>
    <w:rsid w:val="002D6BDF"/>
    <w:rsid w:val="002D772F"/>
    <w:rsid w:val="002E2CE9"/>
    <w:rsid w:val="002E3BF7"/>
    <w:rsid w:val="002E403E"/>
    <w:rsid w:val="002E4C74"/>
    <w:rsid w:val="002F158C"/>
    <w:rsid w:val="002F2932"/>
    <w:rsid w:val="002F4093"/>
    <w:rsid w:val="002F5636"/>
    <w:rsid w:val="00300383"/>
    <w:rsid w:val="003022A5"/>
    <w:rsid w:val="00304033"/>
    <w:rsid w:val="00307E51"/>
    <w:rsid w:val="00311363"/>
    <w:rsid w:val="00311F07"/>
    <w:rsid w:val="00315867"/>
    <w:rsid w:val="003204BF"/>
    <w:rsid w:val="00321150"/>
    <w:rsid w:val="003260D7"/>
    <w:rsid w:val="0033052D"/>
    <w:rsid w:val="00331C0E"/>
    <w:rsid w:val="00332283"/>
    <w:rsid w:val="00336697"/>
    <w:rsid w:val="003418CB"/>
    <w:rsid w:val="00345646"/>
    <w:rsid w:val="00355873"/>
    <w:rsid w:val="0035660F"/>
    <w:rsid w:val="003628B9"/>
    <w:rsid w:val="00362D8F"/>
    <w:rsid w:val="00367724"/>
    <w:rsid w:val="003710BA"/>
    <w:rsid w:val="003744A4"/>
    <w:rsid w:val="003770F6"/>
    <w:rsid w:val="00383E37"/>
    <w:rsid w:val="00391279"/>
    <w:rsid w:val="00393042"/>
    <w:rsid w:val="00394AD5"/>
    <w:rsid w:val="0039642D"/>
    <w:rsid w:val="003A2B9E"/>
    <w:rsid w:val="003A2E40"/>
    <w:rsid w:val="003A41C5"/>
    <w:rsid w:val="003B0158"/>
    <w:rsid w:val="003B40B6"/>
    <w:rsid w:val="003B56DB"/>
    <w:rsid w:val="003B755E"/>
    <w:rsid w:val="003C228E"/>
    <w:rsid w:val="003C2E40"/>
    <w:rsid w:val="003C51E7"/>
    <w:rsid w:val="003C5417"/>
    <w:rsid w:val="003C6893"/>
    <w:rsid w:val="003C6DE2"/>
    <w:rsid w:val="003D014A"/>
    <w:rsid w:val="003D1EFD"/>
    <w:rsid w:val="003D28BF"/>
    <w:rsid w:val="003D4215"/>
    <w:rsid w:val="003D4C47"/>
    <w:rsid w:val="003D7719"/>
    <w:rsid w:val="003E40EE"/>
    <w:rsid w:val="003E605A"/>
    <w:rsid w:val="003F1C1B"/>
    <w:rsid w:val="003F3A2F"/>
    <w:rsid w:val="003F5E19"/>
    <w:rsid w:val="00401144"/>
    <w:rsid w:val="00404831"/>
    <w:rsid w:val="00407661"/>
    <w:rsid w:val="00410314"/>
    <w:rsid w:val="00412063"/>
    <w:rsid w:val="00412EB1"/>
    <w:rsid w:val="00413532"/>
    <w:rsid w:val="00413DDE"/>
    <w:rsid w:val="00414118"/>
    <w:rsid w:val="00416084"/>
    <w:rsid w:val="00416713"/>
    <w:rsid w:val="00424F8C"/>
    <w:rsid w:val="00426275"/>
    <w:rsid w:val="004271BA"/>
    <w:rsid w:val="00430497"/>
    <w:rsid w:val="00430EA5"/>
    <w:rsid w:val="00431AEF"/>
    <w:rsid w:val="00434DC1"/>
    <w:rsid w:val="004350F4"/>
    <w:rsid w:val="004355BA"/>
    <w:rsid w:val="004412A0"/>
    <w:rsid w:val="00442337"/>
    <w:rsid w:val="00446408"/>
    <w:rsid w:val="00450F27"/>
    <w:rsid w:val="004510E5"/>
    <w:rsid w:val="00451EEA"/>
    <w:rsid w:val="00456A75"/>
    <w:rsid w:val="00461E39"/>
    <w:rsid w:val="00462D3A"/>
    <w:rsid w:val="00463521"/>
    <w:rsid w:val="00471125"/>
    <w:rsid w:val="0047437A"/>
    <w:rsid w:val="00480E42"/>
    <w:rsid w:val="004849D7"/>
    <w:rsid w:val="00484C5D"/>
    <w:rsid w:val="0048543E"/>
    <w:rsid w:val="004868C1"/>
    <w:rsid w:val="0048750F"/>
    <w:rsid w:val="004A17E9"/>
    <w:rsid w:val="004A2390"/>
    <w:rsid w:val="004A495F"/>
    <w:rsid w:val="004A7544"/>
    <w:rsid w:val="004B6B0F"/>
    <w:rsid w:val="004B73DA"/>
    <w:rsid w:val="004C0E0F"/>
    <w:rsid w:val="004C54E5"/>
    <w:rsid w:val="004C7DC8"/>
    <w:rsid w:val="004D21B0"/>
    <w:rsid w:val="004D59DE"/>
    <w:rsid w:val="004D66BB"/>
    <w:rsid w:val="004D737D"/>
    <w:rsid w:val="004E2659"/>
    <w:rsid w:val="004E39EE"/>
    <w:rsid w:val="004E475C"/>
    <w:rsid w:val="004E56E0"/>
    <w:rsid w:val="004E61EC"/>
    <w:rsid w:val="004E7329"/>
    <w:rsid w:val="004F0A1A"/>
    <w:rsid w:val="004F2CB0"/>
    <w:rsid w:val="005017F7"/>
    <w:rsid w:val="00501FA7"/>
    <w:rsid w:val="005026DC"/>
    <w:rsid w:val="005034DC"/>
    <w:rsid w:val="00505BFA"/>
    <w:rsid w:val="005071B4"/>
    <w:rsid w:val="00507687"/>
    <w:rsid w:val="005117A9"/>
    <w:rsid w:val="00511F57"/>
    <w:rsid w:val="00515CBE"/>
    <w:rsid w:val="00515E2B"/>
    <w:rsid w:val="00516A4C"/>
    <w:rsid w:val="00522241"/>
    <w:rsid w:val="00522A7E"/>
    <w:rsid w:val="00522F20"/>
    <w:rsid w:val="005302DA"/>
    <w:rsid w:val="005308DB"/>
    <w:rsid w:val="00530A2E"/>
    <w:rsid w:val="00530FBE"/>
    <w:rsid w:val="00533159"/>
    <w:rsid w:val="005339DB"/>
    <w:rsid w:val="00534C89"/>
    <w:rsid w:val="00537586"/>
    <w:rsid w:val="00541573"/>
    <w:rsid w:val="0054348A"/>
    <w:rsid w:val="00546FF4"/>
    <w:rsid w:val="0056132B"/>
    <w:rsid w:val="00563AA3"/>
    <w:rsid w:val="00571777"/>
    <w:rsid w:val="005726ED"/>
    <w:rsid w:val="00576FA9"/>
    <w:rsid w:val="00580FF5"/>
    <w:rsid w:val="0058519C"/>
    <w:rsid w:val="0059149A"/>
    <w:rsid w:val="005956EE"/>
    <w:rsid w:val="005A083E"/>
    <w:rsid w:val="005A4F76"/>
    <w:rsid w:val="005A5458"/>
    <w:rsid w:val="005B4802"/>
    <w:rsid w:val="005C1EA6"/>
    <w:rsid w:val="005C23E0"/>
    <w:rsid w:val="005C290E"/>
    <w:rsid w:val="005D0B99"/>
    <w:rsid w:val="005D2ACC"/>
    <w:rsid w:val="005D308E"/>
    <w:rsid w:val="005D3A48"/>
    <w:rsid w:val="005D7AF8"/>
    <w:rsid w:val="005E17BF"/>
    <w:rsid w:val="005E366A"/>
    <w:rsid w:val="005F2145"/>
    <w:rsid w:val="005F4AA2"/>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501AF"/>
    <w:rsid w:val="00650DDE"/>
    <w:rsid w:val="00653BCF"/>
    <w:rsid w:val="0065505B"/>
    <w:rsid w:val="006670AC"/>
    <w:rsid w:val="00672307"/>
    <w:rsid w:val="006808C6"/>
    <w:rsid w:val="00682668"/>
    <w:rsid w:val="00692A68"/>
    <w:rsid w:val="00695D85"/>
    <w:rsid w:val="006A30A2"/>
    <w:rsid w:val="006A3355"/>
    <w:rsid w:val="006A6D23"/>
    <w:rsid w:val="006B25DE"/>
    <w:rsid w:val="006C1C3B"/>
    <w:rsid w:val="006C300D"/>
    <w:rsid w:val="006C4E43"/>
    <w:rsid w:val="006C643E"/>
    <w:rsid w:val="006D2932"/>
    <w:rsid w:val="006D3671"/>
    <w:rsid w:val="006D4176"/>
    <w:rsid w:val="006E0A73"/>
    <w:rsid w:val="006E0FEE"/>
    <w:rsid w:val="006E6C11"/>
    <w:rsid w:val="006F7C0C"/>
    <w:rsid w:val="00700755"/>
    <w:rsid w:val="0070646B"/>
    <w:rsid w:val="00707E13"/>
    <w:rsid w:val="007130A2"/>
    <w:rsid w:val="00715463"/>
    <w:rsid w:val="00717FE4"/>
    <w:rsid w:val="00730655"/>
    <w:rsid w:val="00731D77"/>
    <w:rsid w:val="00732360"/>
    <w:rsid w:val="0073390A"/>
    <w:rsid w:val="00734E64"/>
    <w:rsid w:val="00736B37"/>
    <w:rsid w:val="00740A35"/>
    <w:rsid w:val="00742EF9"/>
    <w:rsid w:val="00747AB8"/>
    <w:rsid w:val="007520B4"/>
    <w:rsid w:val="007635C6"/>
    <w:rsid w:val="007655D5"/>
    <w:rsid w:val="007701DE"/>
    <w:rsid w:val="00771D3D"/>
    <w:rsid w:val="007739F7"/>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8AC"/>
    <w:rsid w:val="00823AA9"/>
    <w:rsid w:val="00823DDC"/>
    <w:rsid w:val="00824364"/>
    <w:rsid w:val="008255B9"/>
    <w:rsid w:val="00825CD8"/>
    <w:rsid w:val="00827324"/>
    <w:rsid w:val="008355EA"/>
    <w:rsid w:val="00837458"/>
    <w:rsid w:val="00837AAE"/>
    <w:rsid w:val="008427D1"/>
    <w:rsid w:val="008429AD"/>
    <w:rsid w:val="008429DB"/>
    <w:rsid w:val="00843967"/>
    <w:rsid w:val="00847C84"/>
    <w:rsid w:val="00850056"/>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7E4"/>
    <w:rsid w:val="0088638F"/>
    <w:rsid w:val="00886D1F"/>
    <w:rsid w:val="00891EE1"/>
    <w:rsid w:val="00893987"/>
    <w:rsid w:val="008963EF"/>
    <w:rsid w:val="0089688E"/>
    <w:rsid w:val="008A0634"/>
    <w:rsid w:val="008A1FBE"/>
    <w:rsid w:val="008A51C9"/>
    <w:rsid w:val="008B1774"/>
    <w:rsid w:val="008B3194"/>
    <w:rsid w:val="008B576A"/>
    <w:rsid w:val="008B5AE7"/>
    <w:rsid w:val="008C224D"/>
    <w:rsid w:val="008C60E9"/>
    <w:rsid w:val="008D1B7C"/>
    <w:rsid w:val="008D24DC"/>
    <w:rsid w:val="008D6657"/>
    <w:rsid w:val="008E1F60"/>
    <w:rsid w:val="008E307E"/>
    <w:rsid w:val="008F4DD1"/>
    <w:rsid w:val="008F6056"/>
    <w:rsid w:val="00901AFD"/>
    <w:rsid w:val="00902C07"/>
    <w:rsid w:val="00905804"/>
    <w:rsid w:val="009101E2"/>
    <w:rsid w:val="00915D73"/>
    <w:rsid w:val="00916077"/>
    <w:rsid w:val="009170A2"/>
    <w:rsid w:val="009208A6"/>
    <w:rsid w:val="00924514"/>
    <w:rsid w:val="00927316"/>
    <w:rsid w:val="0093133D"/>
    <w:rsid w:val="00931759"/>
    <w:rsid w:val="0093276D"/>
    <w:rsid w:val="00933D12"/>
    <w:rsid w:val="00937065"/>
    <w:rsid w:val="00940285"/>
    <w:rsid w:val="009415B0"/>
    <w:rsid w:val="00947997"/>
    <w:rsid w:val="00947E7E"/>
    <w:rsid w:val="00947F33"/>
    <w:rsid w:val="0095139A"/>
    <w:rsid w:val="00953E16"/>
    <w:rsid w:val="009542AC"/>
    <w:rsid w:val="0095580F"/>
    <w:rsid w:val="009607F0"/>
    <w:rsid w:val="00961BB2"/>
    <w:rsid w:val="00962108"/>
    <w:rsid w:val="009638D6"/>
    <w:rsid w:val="00966360"/>
    <w:rsid w:val="0097408E"/>
    <w:rsid w:val="00974BB2"/>
    <w:rsid w:val="00974FA7"/>
    <w:rsid w:val="009756E5"/>
    <w:rsid w:val="00977A8C"/>
    <w:rsid w:val="00981340"/>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612"/>
    <w:rsid w:val="009D793C"/>
    <w:rsid w:val="009E16A9"/>
    <w:rsid w:val="009E375F"/>
    <w:rsid w:val="009E39D4"/>
    <w:rsid w:val="009E433B"/>
    <w:rsid w:val="009E5401"/>
    <w:rsid w:val="009F4D63"/>
    <w:rsid w:val="009F7224"/>
    <w:rsid w:val="00A0758F"/>
    <w:rsid w:val="00A1570A"/>
    <w:rsid w:val="00A17866"/>
    <w:rsid w:val="00A211B4"/>
    <w:rsid w:val="00A223CF"/>
    <w:rsid w:val="00A33DDF"/>
    <w:rsid w:val="00A34547"/>
    <w:rsid w:val="00A376B7"/>
    <w:rsid w:val="00A40833"/>
    <w:rsid w:val="00A41BF5"/>
    <w:rsid w:val="00A44778"/>
    <w:rsid w:val="00A469E7"/>
    <w:rsid w:val="00A604A4"/>
    <w:rsid w:val="00A61B7D"/>
    <w:rsid w:val="00A63FA4"/>
    <w:rsid w:val="00A6605B"/>
    <w:rsid w:val="00A66ADC"/>
    <w:rsid w:val="00A7147D"/>
    <w:rsid w:val="00A71631"/>
    <w:rsid w:val="00A81B15"/>
    <w:rsid w:val="00A837FF"/>
    <w:rsid w:val="00A84052"/>
    <w:rsid w:val="00A84DC8"/>
    <w:rsid w:val="00A85DBC"/>
    <w:rsid w:val="00A86749"/>
    <w:rsid w:val="00A87FEB"/>
    <w:rsid w:val="00A93F9F"/>
    <w:rsid w:val="00A9420E"/>
    <w:rsid w:val="00A97648"/>
    <w:rsid w:val="00AA1CFD"/>
    <w:rsid w:val="00AA2239"/>
    <w:rsid w:val="00AA33D2"/>
    <w:rsid w:val="00AB0C57"/>
    <w:rsid w:val="00AB1195"/>
    <w:rsid w:val="00AB4182"/>
    <w:rsid w:val="00AC27DB"/>
    <w:rsid w:val="00AC3BD4"/>
    <w:rsid w:val="00AC4747"/>
    <w:rsid w:val="00AC5B8D"/>
    <w:rsid w:val="00AC6D6B"/>
    <w:rsid w:val="00AD20BF"/>
    <w:rsid w:val="00AD38AD"/>
    <w:rsid w:val="00AD7736"/>
    <w:rsid w:val="00AE10CE"/>
    <w:rsid w:val="00AE70A2"/>
    <w:rsid w:val="00AE70D4"/>
    <w:rsid w:val="00AE7868"/>
    <w:rsid w:val="00AF0407"/>
    <w:rsid w:val="00AF049B"/>
    <w:rsid w:val="00AF4D8B"/>
    <w:rsid w:val="00B067CA"/>
    <w:rsid w:val="00B12B26"/>
    <w:rsid w:val="00B163F8"/>
    <w:rsid w:val="00B2016D"/>
    <w:rsid w:val="00B2472D"/>
    <w:rsid w:val="00B24CA0"/>
    <w:rsid w:val="00B2549F"/>
    <w:rsid w:val="00B3252E"/>
    <w:rsid w:val="00B4108D"/>
    <w:rsid w:val="00B57265"/>
    <w:rsid w:val="00B616AD"/>
    <w:rsid w:val="00B633AE"/>
    <w:rsid w:val="00B64DE5"/>
    <w:rsid w:val="00B665D2"/>
    <w:rsid w:val="00B6737C"/>
    <w:rsid w:val="00B70412"/>
    <w:rsid w:val="00B7214D"/>
    <w:rsid w:val="00B74372"/>
    <w:rsid w:val="00B75525"/>
    <w:rsid w:val="00B80227"/>
    <w:rsid w:val="00B80283"/>
    <w:rsid w:val="00B8095F"/>
    <w:rsid w:val="00B80B0C"/>
    <w:rsid w:val="00B80B11"/>
    <w:rsid w:val="00B81F5E"/>
    <w:rsid w:val="00B831AE"/>
    <w:rsid w:val="00B8446C"/>
    <w:rsid w:val="00B87725"/>
    <w:rsid w:val="00B8775B"/>
    <w:rsid w:val="00B973FC"/>
    <w:rsid w:val="00BA259A"/>
    <w:rsid w:val="00BA259C"/>
    <w:rsid w:val="00BA29D3"/>
    <w:rsid w:val="00BA307F"/>
    <w:rsid w:val="00BA5280"/>
    <w:rsid w:val="00BB14F1"/>
    <w:rsid w:val="00BB572E"/>
    <w:rsid w:val="00BB74FD"/>
    <w:rsid w:val="00BC0EE1"/>
    <w:rsid w:val="00BC5982"/>
    <w:rsid w:val="00BC60BF"/>
    <w:rsid w:val="00BD044A"/>
    <w:rsid w:val="00BD28BF"/>
    <w:rsid w:val="00BD2D12"/>
    <w:rsid w:val="00BD6404"/>
    <w:rsid w:val="00BD674A"/>
    <w:rsid w:val="00BE33AE"/>
    <w:rsid w:val="00BE5BD0"/>
    <w:rsid w:val="00BF046F"/>
    <w:rsid w:val="00C01D50"/>
    <w:rsid w:val="00C056DC"/>
    <w:rsid w:val="00C1329B"/>
    <w:rsid w:val="00C1572F"/>
    <w:rsid w:val="00C24C05"/>
    <w:rsid w:val="00C24D2F"/>
    <w:rsid w:val="00C26222"/>
    <w:rsid w:val="00C31283"/>
    <w:rsid w:val="00C33C48"/>
    <w:rsid w:val="00C340E5"/>
    <w:rsid w:val="00C35AA7"/>
    <w:rsid w:val="00C37CEB"/>
    <w:rsid w:val="00C404C3"/>
    <w:rsid w:val="00C43BA1"/>
    <w:rsid w:val="00C43DAB"/>
    <w:rsid w:val="00C47F08"/>
    <w:rsid w:val="00C514A6"/>
    <w:rsid w:val="00C5739F"/>
    <w:rsid w:val="00C57CF0"/>
    <w:rsid w:val="00C63557"/>
    <w:rsid w:val="00C649BD"/>
    <w:rsid w:val="00C652CE"/>
    <w:rsid w:val="00C65891"/>
    <w:rsid w:val="00C66AC9"/>
    <w:rsid w:val="00C671A0"/>
    <w:rsid w:val="00C724D3"/>
    <w:rsid w:val="00C72951"/>
    <w:rsid w:val="00C72B23"/>
    <w:rsid w:val="00C77DD9"/>
    <w:rsid w:val="00C83BE6"/>
    <w:rsid w:val="00C85354"/>
    <w:rsid w:val="00C86ABA"/>
    <w:rsid w:val="00C943F3"/>
    <w:rsid w:val="00C94BF3"/>
    <w:rsid w:val="00CA08C6"/>
    <w:rsid w:val="00CA0A77"/>
    <w:rsid w:val="00CA2729"/>
    <w:rsid w:val="00CA3057"/>
    <w:rsid w:val="00CA45F8"/>
    <w:rsid w:val="00CB0305"/>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F0411"/>
    <w:rsid w:val="00CF12E0"/>
    <w:rsid w:val="00CF4156"/>
    <w:rsid w:val="00D0036C"/>
    <w:rsid w:val="00D03D00"/>
    <w:rsid w:val="00D05C30"/>
    <w:rsid w:val="00D073D7"/>
    <w:rsid w:val="00D10052"/>
    <w:rsid w:val="00D11359"/>
    <w:rsid w:val="00D23072"/>
    <w:rsid w:val="00D3188C"/>
    <w:rsid w:val="00D35F9B"/>
    <w:rsid w:val="00D36B69"/>
    <w:rsid w:val="00D408DD"/>
    <w:rsid w:val="00D45D72"/>
    <w:rsid w:val="00D520E4"/>
    <w:rsid w:val="00D53A38"/>
    <w:rsid w:val="00D575DD"/>
    <w:rsid w:val="00D57DFA"/>
    <w:rsid w:val="00D67FCF"/>
    <w:rsid w:val="00D709CE"/>
    <w:rsid w:val="00D71F73"/>
    <w:rsid w:val="00D74A46"/>
    <w:rsid w:val="00D80786"/>
    <w:rsid w:val="00D81CAB"/>
    <w:rsid w:val="00D82AF6"/>
    <w:rsid w:val="00D8576F"/>
    <w:rsid w:val="00D8677F"/>
    <w:rsid w:val="00D97F0C"/>
    <w:rsid w:val="00DA3A86"/>
    <w:rsid w:val="00DA76AF"/>
    <w:rsid w:val="00DC1F8D"/>
    <w:rsid w:val="00DC2500"/>
    <w:rsid w:val="00DC4F72"/>
    <w:rsid w:val="00DC77DC"/>
    <w:rsid w:val="00DC7ED5"/>
    <w:rsid w:val="00DD0453"/>
    <w:rsid w:val="00DD0C2C"/>
    <w:rsid w:val="00DD19DE"/>
    <w:rsid w:val="00DD28BC"/>
    <w:rsid w:val="00DE31F0"/>
    <w:rsid w:val="00DE3D1C"/>
    <w:rsid w:val="00DF194C"/>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531EB"/>
    <w:rsid w:val="00E54874"/>
    <w:rsid w:val="00E54B6F"/>
    <w:rsid w:val="00E55ACA"/>
    <w:rsid w:val="00E57B74"/>
    <w:rsid w:val="00E6112D"/>
    <w:rsid w:val="00E63362"/>
    <w:rsid w:val="00E65BC6"/>
    <w:rsid w:val="00E661FF"/>
    <w:rsid w:val="00E726EB"/>
    <w:rsid w:val="00E72CF1"/>
    <w:rsid w:val="00E80B52"/>
    <w:rsid w:val="00E824C3"/>
    <w:rsid w:val="00E840B3"/>
    <w:rsid w:val="00E84D10"/>
    <w:rsid w:val="00E8629F"/>
    <w:rsid w:val="00E91008"/>
    <w:rsid w:val="00E9374E"/>
    <w:rsid w:val="00E94F54"/>
    <w:rsid w:val="00E97AD5"/>
    <w:rsid w:val="00E97FE9"/>
    <w:rsid w:val="00EA1111"/>
    <w:rsid w:val="00EA3B4F"/>
    <w:rsid w:val="00EA3C24"/>
    <w:rsid w:val="00EA5A9C"/>
    <w:rsid w:val="00EA73DF"/>
    <w:rsid w:val="00EB61AE"/>
    <w:rsid w:val="00EC322D"/>
    <w:rsid w:val="00ED383A"/>
    <w:rsid w:val="00EE1080"/>
    <w:rsid w:val="00EF1EC5"/>
    <w:rsid w:val="00EF4C88"/>
    <w:rsid w:val="00EF55EB"/>
    <w:rsid w:val="00F00DCC"/>
    <w:rsid w:val="00F0156F"/>
    <w:rsid w:val="00F05AC8"/>
    <w:rsid w:val="00F06E1A"/>
    <w:rsid w:val="00F07167"/>
    <w:rsid w:val="00F072D8"/>
    <w:rsid w:val="00F07CE0"/>
    <w:rsid w:val="00F11169"/>
    <w:rsid w:val="00F115F5"/>
    <w:rsid w:val="00F13D05"/>
    <w:rsid w:val="00F1679D"/>
    <w:rsid w:val="00F1682C"/>
    <w:rsid w:val="00F16D6B"/>
    <w:rsid w:val="00F20B91"/>
    <w:rsid w:val="00F21139"/>
    <w:rsid w:val="00F24B8B"/>
    <w:rsid w:val="00F2577D"/>
    <w:rsid w:val="00F30D2E"/>
    <w:rsid w:val="00F35516"/>
    <w:rsid w:val="00F35790"/>
    <w:rsid w:val="00F406D9"/>
    <w:rsid w:val="00F4136D"/>
    <w:rsid w:val="00F4212E"/>
    <w:rsid w:val="00F42C20"/>
    <w:rsid w:val="00F43E34"/>
    <w:rsid w:val="00F51C2C"/>
    <w:rsid w:val="00F53053"/>
    <w:rsid w:val="00F53FE2"/>
    <w:rsid w:val="00F575FF"/>
    <w:rsid w:val="00F618EF"/>
    <w:rsid w:val="00F65582"/>
    <w:rsid w:val="00F66E75"/>
    <w:rsid w:val="00F77EB0"/>
    <w:rsid w:val="00F87CDD"/>
    <w:rsid w:val="00F933F0"/>
    <w:rsid w:val="00F937A3"/>
    <w:rsid w:val="00F94715"/>
    <w:rsid w:val="00F96A3D"/>
    <w:rsid w:val="00FA0568"/>
    <w:rsid w:val="00FA064F"/>
    <w:rsid w:val="00FA4718"/>
    <w:rsid w:val="00FA5848"/>
    <w:rsid w:val="00FA6899"/>
    <w:rsid w:val="00FA7F3D"/>
    <w:rsid w:val="00FB38D8"/>
    <w:rsid w:val="00FC051F"/>
    <w:rsid w:val="00FC06FF"/>
    <w:rsid w:val="00FC1D01"/>
    <w:rsid w:val="00FC45F4"/>
    <w:rsid w:val="00FC69B4"/>
    <w:rsid w:val="00FD0694"/>
    <w:rsid w:val="00FD25BE"/>
    <w:rsid w:val="00FD2E70"/>
    <w:rsid w:val="00FD34A0"/>
    <w:rsid w:val="00FD3EE5"/>
    <w:rsid w:val="00FD6779"/>
    <w:rsid w:val="00FD7AA7"/>
    <w:rsid w:val="00FF1F18"/>
    <w:rsid w:val="00FF1FCB"/>
    <w:rsid w:val="00FF52D4"/>
    <w:rsid w:val="00FF6AA4"/>
    <w:rsid w:val="00FF6B09"/>
    <w:rsid w:val="426AC524"/>
    <w:rsid w:val="435F8BDE"/>
    <w:rsid w:val="511AB46C"/>
    <w:rsid w:val="701474B2"/>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5CE332-4A37-4E62-9D04-ED00C42E0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8"/>
      </w:numPr>
      <w:tabs>
        <w:tab w:val="left" w:pos="-1985"/>
      </w:tabs>
    </w:pPr>
    <w:rPr>
      <w:rFonts w:eastAsia="MS Mincho"/>
    </w:rPr>
  </w:style>
  <w:style w:type="paragraph" w:customStyle="1" w:styleId="ZchnZchn">
    <w:name w:val="Zchn Zchn"/>
    <w:semiHidden/>
    <w:qFormat/>
    <w:rsid w:val="00BD044A"/>
    <w:pPr>
      <w:keepNext/>
      <w:numPr>
        <w:numId w:val="29"/>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30"/>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31"/>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3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33"/>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36"/>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37"/>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38"/>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RBI5PAMIO524-1616901215-36973</_dlc_DocId>
    <_dlc_DocIdUrl xmlns="71c5aaf6-e6ce-465b-b873-5148d2a4c105">
      <Url>https://nokia.sharepoint.com/sites/gxp/_layouts/15/DocIdRedir.aspx?ID=RBI5PAMIO524-1616901215-36973</Url>
      <Description>RBI5PAMIO524-1616901215-36973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2.xml><?xml version="1.0" encoding="utf-8"?>
<ds:datastoreItem xmlns:ds="http://schemas.openxmlformats.org/officeDocument/2006/customXml" ds:itemID="{455A1277-5283-45D6-BC00-4556354EFF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0477A6-35CE-466F-9AC8-2D4B0C27FFCB}">
  <ds:schemaRefs>
    <ds:schemaRef ds:uri="Microsoft.SharePoint.Taxonomy.ContentTypeSync"/>
  </ds:schemaRefs>
</ds:datastoreItem>
</file>

<file path=customXml/itemProps5.xml><?xml version="1.0" encoding="utf-8"?>
<ds:datastoreItem xmlns:ds="http://schemas.openxmlformats.org/officeDocument/2006/customXml" ds:itemID="{EDA0D1A2-76CA-4235-902F-5AA7BBE18AC2}">
  <ds:schemaRefs>
    <ds:schemaRef ds:uri="http://schemas.microsoft.com/sharepoint/v3/contenttype/forms"/>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5524</Words>
  <Characters>31490</Characters>
  <Application>Microsoft Office Word</Application>
  <DocSecurity>0</DocSecurity>
  <Lines>262</Lines>
  <Paragraphs>73</Paragraphs>
  <ScaleCrop>false</ScaleCrop>
  <Company/>
  <LinksUpToDate>false</LinksUpToDate>
  <CharactersWithSpaces>36941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Iwajlo Angelow (Nokia)</cp:lastModifiedBy>
  <cp:revision>5</cp:revision>
  <cp:lastPrinted>2019-04-25T03:09:00Z</cp:lastPrinted>
  <dcterms:created xsi:type="dcterms:W3CDTF">2025-01-29T18:33:00Z</dcterms:created>
  <dcterms:modified xsi:type="dcterms:W3CDTF">2025-02-03T17:07:00Z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f225ee31-b342-4099-83d5-5a4e65bdbdb2</vt:lpwstr>
  </property>
  <property fmtid="{D5CDD505-2E9C-101B-9397-08002B2CF9AE}" pid="18" name="MediaServiceImageTags">
    <vt:lpwstr/>
  </property>
</Properties>
</file>